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0829C389" w:rsidR="0051221F" w:rsidRPr="00E106C5" w:rsidRDefault="006B10EA" w:rsidP="0051221F">
      <w:pPr>
        <w:tabs>
          <w:tab w:val="center" w:pos="4536"/>
          <w:tab w:val="right" w:pos="9356"/>
          <w:tab w:val="right" w:pos="9639"/>
        </w:tabs>
        <w:spacing w:after="0"/>
        <w:rPr>
          <w:rFonts w:ascii="Arial" w:hAnsi="Arial" w:cs="Arial"/>
          <w:b/>
          <w:bCs/>
          <w:sz w:val="24"/>
        </w:rPr>
      </w:pPr>
      <w:bookmarkStart w:id="0" w:name="_GoBack"/>
      <w:bookmarkEnd w:id="0"/>
      <w:r w:rsidRPr="006B10EA">
        <w:rPr>
          <w:rFonts w:ascii="Arial" w:hAnsi="Arial" w:cs="Arial"/>
          <w:b/>
          <w:bCs/>
          <w:sz w:val="24"/>
        </w:rPr>
        <w:t>3GPP TSG RAN WG1 Meeting #92</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E80371" w:rsidRPr="003E1DC2">
        <w:rPr>
          <w:rFonts w:ascii="Arial" w:hAnsi="Arial" w:cs="Arial"/>
          <w:b/>
          <w:bCs/>
          <w:sz w:val="24"/>
        </w:rPr>
        <w:t>1802526</w:t>
      </w:r>
    </w:p>
    <w:p w14:paraId="56A8114B" w14:textId="6F08AA30" w:rsidR="00CA26CE" w:rsidRDefault="006B10EA" w:rsidP="00CA26CE">
      <w:pPr>
        <w:pStyle w:val="Header"/>
        <w:rPr>
          <w:rFonts w:eastAsia="MS Mincho" w:cs="Arial"/>
          <w:bCs/>
          <w:noProof w:val="0"/>
          <w:sz w:val="24"/>
          <w:lang w:val="en-GB" w:eastAsia="ja-JP"/>
        </w:rPr>
      </w:pPr>
      <w:r w:rsidRPr="006B10EA">
        <w:rPr>
          <w:rFonts w:eastAsia="MS Mincho" w:cs="Arial"/>
          <w:bCs/>
          <w:noProof w:val="0"/>
          <w:sz w:val="24"/>
          <w:lang w:val="en-GB" w:eastAsia="ja-JP"/>
        </w:rPr>
        <w:t>Athens, Greece, February 26</w:t>
      </w:r>
      <w:r w:rsidRPr="003E1DC2">
        <w:rPr>
          <w:rFonts w:eastAsia="MS Mincho" w:cs="Arial"/>
          <w:bCs/>
          <w:noProof w:val="0"/>
          <w:sz w:val="24"/>
          <w:vertAlign w:val="superscript"/>
          <w:lang w:val="en-GB" w:eastAsia="ja-JP"/>
        </w:rPr>
        <w:t>th</w:t>
      </w:r>
      <w:r w:rsidRPr="006B10EA">
        <w:rPr>
          <w:rFonts w:eastAsia="MS Mincho" w:cs="Arial"/>
          <w:bCs/>
          <w:noProof w:val="0"/>
          <w:sz w:val="24"/>
          <w:lang w:val="en-GB" w:eastAsia="ja-JP"/>
        </w:rPr>
        <w:t xml:space="preserve"> – March 2</w:t>
      </w:r>
      <w:r w:rsidRPr="003E1DC2">
        <w:rPr>
          <w:rFonts w:eastAsia="MS Mincho" w:cs="Arial"/>
          <w:bCs/>
          <w:noProof w:val="0"/>
          <w:sz w:val="24"/>
          <w:vertAlign w:val="superscript"/>
          <w:lang w:val="en-GB" w:eastAsia="ja-JP"/>
        </w:rPr>
        <w:t>nd</w:t>
      </w:r>
      <w:r w:rsidRPr="006B10EA">
        <w:rPr>
          <w:rFonts w:eastAsia="MS Mincho" w:cs="Arial"/>
          <w:bCs/>
          <w:noProof w:val="0"/>
          <w:sz w:val="24"/>
          <w:lang w:val="en-GB" w:eastAsia="ja-JP"/>
        </w:rPr>
        <w:t>, 2018</w:t>
      </w:r>
    </w:p>
    <w:p w14:paraId="4E847B5D" w14:textId="77777777" w:rsidR="006B10EA" w:rsidRPr="0016316A" w:rsidRDefault="006B10EA" w:rsidP="00CA26CE">
      <w:pPr>
        <w:pStyle w:val="Header"/>
        <w:rPr>
          <w:bCs/>
          <w:noProof w:val="0"/>
          <w:sz w:val="24"/>
          <w:lang w:val="en-GB" w:eastAsia="ja-JP"/>
        </w:rPr>
      </w:pPr>
    </w:p>
    <w:p w14:paraId="08AC4AD5" w14:textId="2D097931"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6.4</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63509E00"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6B10EA" w:rsidRPr="006B10EA">
        <w:rPr>
          <w:rFonts w:ascii="Arial" w:hAnsi="Arial" w:cs="Arial"/>
          <w:b/>
          <w:bCs/>
          <w:sz w:val="24"/>
        </w:rPr>
        <w:t>Potential solutions and techniques for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2B9C11E3" w14:textId="522AD7D6" w:rsidR="00255F73" w:rsidRDefault="00CC36D2" w:rsidP="00255F73">
      <w:pPr>
        <w:spacing w:after="120"/>
        <w:jc w:val="both"/>
        <w:rPr>
          <w:rFonts w:eastAsia="Times New Roman"/>
          <w:szCs w:val="24"/>
          <w:lang w:val="en-US" w:eastAsia="fi-FI"/>
        </w:rPr>
      </w:pPr>
      <w:r>
        <w:rPr>
          <w:rFonts w:eastAsia="Times New Roman"/>
          <w:szCs w:val="24"/>
          <w:lang w:val="en-US" w:eastAsia="fi-FI"/>
        </w:rPr>
        <w:t>To</w:t>
      </w:r>
      <w:r w:rsidR="00F76410">
        <w:rPr>
          <w:rFonts w:eastAsia="Times New Roman"/>
          <w:szCs w:val="24"/>
          <w:lang w:val="en-US" w:eastAsia="fi-FI"/>
        </w:rPr>
        <w:t xml:space="preserve"> maximize the applicability of NR-based access, it’s beneficial to study solutions applicable to unlicensed bands scenarios as part of the NR development. </w:t>
      </w:r>
      <w:r w:rsidR="00A23069">
        <w:rPr>
          <w:rFonts w:eastAsia="Times New Roman"/>
          <w:szCs w:val="24"/>
          <w:lang w:val="en-US" w:eastAsia="fi-FI"/>
        </w:rPr>
        <w:t>In this contribution</w:t>
      </w:r>
      <w:r>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otential solutions and techniques for NR unlicensed</w:t>
      </w:r>
      <w:r w:rsidR="00A23069">
        <w:rPr>
          <w:rFonts w:eastAsia="Times New Roman"/>
          <w:szCs w:val="24"/>
          <w:lang w:val="en-US" w:eastAsia="fi-FI"/>
        </w:rPr>
        <w:t xml:space="preserve"> scenarios. We consider the following topics:</w:t>
      </w:r>
    </w:p>
    <w:p w14:paraId="2EF0C15D" w14:textId="77777777" w:rsidR="00C53BBB" w:rsidRDefault="00C53BBB"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Numerology and waveforms</w:t>
      </w:r>
    </w:p>
    <w:p w14:paraId="58C18F6C" w14:textId="72D35CCD" w:rsidR="00C53BBB" w:rsidRDefault="00C53BBB"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Frame structure and HARQ</w:t>
      </w:r>
    </w:p>
    <w:p w14:paraId="319C2653" w14:textId="6753E08C" w:rsidR="00200E97" w:rsidRDefault="00200E97"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Wideband operation</w:t>
      </w:r>
    </w:p>
    <w:p w14:paraId="7D184F16" w14:textId="77777777" w:rsidR="00913F7F" w:rsidRDefault="00C53BBB" w:rsidP="00A23069">
      <w:pPr>
        <w:pStyle w:val="ListParagraph"/>
        <w:numPr>
          <w:ilvl w:val="0"/>
          <w:numId w:val="18"/>
        </w:numPr>
        <w:spacing w:after="120"/>
        <w:jc w:val="both"/>
        <w:rPr>
          <w:rFonts w:eastAsia="Times New Roman"/>
          <w:sz w:val="20"/>
          <w:lang w:val="en-US" w:eastAsia="fi-FI"/>
        </w:rPr>
      </w:pPr>
      <w:r>
        <w:rPr>
          <w:rFonts w:eastAsia="Times New Roman"/>
          <w:sz w:val="20"/>
          <w:lang w:val="en-US" w:eastAsia="fi-FI"/>
        </w:rPr>
        <w:t>Channel access and co-existence</w:t>
      </w:r>
    </w:p>
    <w:p w14:paraId="2A0F7C7F" w14:textId="6CA7025F" w:rsidR="00C53BBB" w:rsidRPr="003E1DC2" w:rsidRDefault="00913F7F" w:rsidP="00A23069">
      <w:pPr>
        <w:pStyle w:val="ListParagraph"/>
        <w:numPr>
          <w:ilvl w:val="0"/>
          <w:numId w:val="18"/>
        </w:numPr>
        <w:spacing w:after="120"/>
        <w:jc w:val="both"/>
        <w:rPr>
          <w:rFonts w:eastAsia="Times New Roman"/>
          <w:sz w:val="20"/>
          <w:lang w:val="en-US" w:eastAsia="fi-FI"/>
        </w:rPr>
      </w:pPr>
      <w:r w:rsidRPr="00891F81">
        <w:rPr>
          <w:rFonts w:eastAsia="Times New Roman"/>
          <w:sz w:val="20"/>
          <w:lang w:val="en-US" w:eastAsia="fi-FI"/>
        </w:rPr>
        <w:t>Broadcast signals and synchronization</w:t>
      </w:r>
      <w:r w:rsidR="00D96E0A" w:rsidRPr="00891F81">
        <w:rPr>
          <w:rFonts w:eastAsia="Times New Roman"/>
          <w:sz w:val="20"/>
          <w:lang w:val="en-US" w:eastAsia="fi-FI"/>
        </w:rPr>
        <w:t xml:space="preserve"> </w:t>
      </w:r>
    </w:p>
    <w:p w14:paraId="61D1E675" w14:textId="621111ED" w:rsidR="000318ED" w:rsidRPr="003E1DC2" w:rsidRDefault="000318ED">
      <w:pPr>
        <w:pStyle w:val="ListParagraph"/>
        <w:numPr>
          <w:ilvl w:val="0"/>
          <w:numId w:val="18"/>
        </w:numPr>
        <w:spacing w:after="120"/>
        <w:jc w:val="both"/>
        <w:rPr>
          <w:rFonts w:eastAsia="Times New Roman"/>
          <w:sz w:val="20"/>
          <w:szCs w:val="20"/>
          <w:lang w:val="en-US" w:eastAsia="fi-FI"/>
        </w:rPr>
      </w:pPr>
      <w:r w:rsidRPr="003E1DC2">
        <w:rPr>
          <w:rFonts w:eastAsia="Times New Roman"/>
          <w:sz w:val="20"/>
          <w:szCs w:val="20"/>
          <w:lang w:val="en-US" w:eastAsia="fi-FI"/>
        </w:rPr>
        <w:t>Initial access</w:t>
      </w:r>
      <w:r w:rsidR="00F30B70" w:rsidRPr="00992851">
        <w:rPr>
          <w:rFonts w:eastAsia="Times New Roman"/>
          <w:sz w:val="20"/>
          <w:szCs w:val="20"/>
          <w:lang w:val="en-US" w:eastAsia="fi-FI"/>
        </w:rPr>
        <w:t>.</w:t>
      </w:r>
      <w:r w:rsidRPr="003E1DC2">
        <w:rPr>
          <w:rFonts w:eastAsia="Times New Roman"/>
          <w:sz w:val="20"/>
          <w:szCs w:val="20"/>
          <w:lang w:val="en-US" w:eastAsia="fi-FI"/>
        </w:rPr>
        <w:t xml:space="preserve"> </w:t>
      </w:r>
    </w:p>
    <w:p w14:paraId="5CC1B524" w14:textId="4D8866BB" w:rsidR="00186C5C" w:rsidRPr="001F28AA" w:rsidRDefault="00186C5C" w:rsidP="00186C5C">
      <w:pPr>
        <w:pStyle w:val="Heading1"/>
      </w:pPr>
      <w:r>
        <w:rPr>
          <w:color w:val="000000"/>
        </w:rPr>
        <w:t>2</w:t>
      </w:r>
      <w:r w:rsidRPr="00A51522">
        <w:rPr>
          <w:color w:val="000000"/>
        </w:rPr>
        <w:tab/>
      </w:r>
      <w:r w:rsidR="00200E97">
        <w:t>Numerology and waveforms</w:t>
      </w:r>
    </w:p>
    <w:p w14:paraId="413235A3" w14:textId="213BEAD3" w:rsidR="00C214B4" w:rsidRPr="006276B8" w:rsidRDefault="00C214B4" w:rsidP="00C214B4">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Numerology</w:t>
      </w:r>
    </w:p>
    <w:p w14:paraId="33C66061" w14:textId="4A7FF09C" w:rsidR="009422A9" w:rsidRPr="009422A9" w:rsidRDefault="00AB6F48" w:rsidP="009422A9">
      <w:pPr>
        <w:spacing w:after="0"/>
        <w:jc w:val="both"/>
        <w:rPr>
          <w:lang w:val="en-US" w:eastAsia="x-none"/>
        </w:rPr>
      </w:pPr>
      <w:r>
        <w:rPr>
          <w:lang w:val="en-US" w:eastAsia="x-none"/>
        </w:rPr>
        <w:t xml:space="preserve">Support for multiple numerologies is one of the basic features in NR. </w:t>
      </w:r>
      <w:r>
        <w:t>Table 4.2-1 captured from TS 38.211 shows the transmission numerologies supported by NR.</w:t>
      </w:r>
      <w:r w:rsidR="009422A9">
        <w:t xml:space="preserve"> </w:t>
      </w:r>
      <w:r w:rsidR="00BC4958">
        <w:rPr>
          <w:lang w:val="en-US" w:eastAsia="x-none"/>
        </w:rPr>
        <w:t>It is well known that</w:t>
      </w:r>
      <w:r w:rsidR="009422A9">
        <w:rPr>
          <w:lang w:val="en-US" w:eastAsia="x-none"/>
        </w:rPr>
        <w:t xml:space="preserve"> larger subcarrier spacing leads to:</w:t>
      </w:r>
    </w:p>
    <w:p w14:paraId="5C6C3FDB"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larger carrier bandwidth for a given FFT size,</w:t>
      </w:r>
    </w:p>
    <w:p w14:paraId="3FDA8D80"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symbol duration and potentially lower latency,</w:t>
      </w:r>
    </w:p>
    <w:p w14:paraId="3E733247" w14:textId="77777777" w:rsidR="009422A9" w:rsidRPr="009422A9" w:rsidRDefault="009422A9" w:rsidP="009422A9">
      <w:pPr>
        <w:pStyle w:val="ListParagraph"/>
        <w:numPr>
          <w:ilvl w:val="0"/>
          <w:numId w:val="25"/>
        </w:numPr>
        <w:jc w:val="both"/>
        <w:rPr>
          <w:sz w:val="20"/>
          <w:lang w:val="en-US" w:eastAsia="x-none"/>
        </w:rPr>
      </w:pPr>
      <w:r w:rsidRPr="009422A9">
        <w:rPr>
          <w:sz w:val="20"/>
          <w:lang w:val="en-US" w:eastAsia="x-none"/>
        </w:rPr>
        <w:t>smaller channel access overhead due to finer-granularity frame design, and</w:t>
      </w:r>
    </w:p>
    <w:p w14:paraId="645CB245" w14:textId="77777777" w:rsidR="009422A9" w:rsidRPr="009422A9" w:rsidRDefault="009422A9" w:rsidP="009422A9">
      <w:pPr>
        <w:pStyle w:val="ListParagraph"/>
        <w:numPr>
          <w:ilvl w:val="0"/>
          <w:numId w:val="25"/>
        </w:numPr>
        <w:jc w:val="both"/>
        <w:rPr>
          <w:b/>
          <w:sz w:val="20"/>
          <w:lang w:val="en-US" w:eastAsia="x-none"/>
        </w:rPr>
      </w:pPr>
      <w:r w:rsidRPr="009422A9">
        <w:rPr>
          <w:sz w:val="20"/>
          <w:lang w:val="en-US" w:eastAsia="x-none"/>
        </w:rPr>
        <w:t>reduced CP length.</w:t>
      </w:r>
    </w:p>
    <w:p w14:paraId="19E72593" w14:textId="60CD01AE" w:rsidR="00AB6F48" w:rsidRDefault="00AB6F48" w:rsidP="00EF58AE">
      <w:pPr>
        <w:spacing w:after="0"/>
        <w:jc w:val="both"/>
        <w:rPr>
          <w:lang w:val="en-US" w:eastAsia="x-none"/>
        </w:rPr>
      </w:pPr>
    </w:p>
    <w:p w14:paraId="5D235A4E" w14:textId="77777777" w:rsidR="00AB6F48" w:rsidRPr="00301E98" w:rsidRDefault="00AB6F48" w:rsidP="00AB6F48">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B6F48" w14:paraId="0A58E814" w14:textId="77777777" w:rsidTr="009F2A71">
        <w:trPr>
          <w:jc w:val="center"/>
        </w:trPr>
        <w:tc>
          <w:tcPr>
            <w:tcW w:w="1129" w:type="dxa"/>
            <w:shd w:val="clear" w:color="auto" w:fill="auto"/>
            <w:vAlign w:val="center"/>
          </w:tcPr>
          <w:p w14:paraId="304C44DE" w14:textId="77777777" w:rsidR="00AB6F48" w:rsidRPr="00DC5129" w:rsidRDefault="00AB6F48" w:rsidP="009F2A71">
            <w:pPr>
              <w:pStyle w:val="TAH"/>
              <w:rPr>
                <w:rFonts w:eastAsia="Batang"/>
              </w:rPr>
            </w:pPr>
            <w:r w:rsidRPr="00F04CCA">
              <w:rPr>
                <w:rFonts w:eastAsia="Batang"/>
                <w:position w:val="-10"/>
              </w:rPr>
              <w:object w:dxaOrig="220" w:dyaOrig="240" w14:anchorId="6B77D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2.9pt" o:ole="">
                  <v:imagedata r:id="rId12" o:title=""/>
                </v:shape>
                <o:OLEObject Type="Embed" ProgID="Equation.3" ShapeID="_x0000_i1025" DrawAspect="Content" ObjectID="_1580318455" r:id="rId13"/>
              </w:object>
            </w:r>
          </w:p>
        </w:tc>
        <w:tc>
          <w:tcPr>
            <w:tcW w:w="1843" w:type="dxa"/>
            <w:shd w:val="clear" w:color="auto" w:fill="auto"/>
            <w:vAlign w:val="center"/>
          </w:tcPr>
          <w:p w14:paraId="78FACD04" w14:textId="77777777" w:rsidR="00AB6F48" w:rsidRPr="00DC5129" w:rsidRDefault="00AB6F48" w:rsidP="009F2A71">
            <w:pPr>
              <w:pStyle w:val="TAH"/>
              <w:rPr>
                <w:rFonts w:eastAsia="Batang"/>
              </w:rPr>
            </w:pPr>
            <w:r w:rsidRPr="00DC5129">
              <w:rPr>
                <w:rFonts w:eastAsia="Batang"/>
                <w:position w:val="-10"/>
              </w:rPr>
              <w:object w:dxaOrig="1500" w:dyaOrig="340" w14:anchorId="6EB97DFE">
                <v:shape id="_x0000_i1026" type="#_x0000_t75" style="width:74.7pt;height:18.35pt" o:ole="">
                  <v:imagedata r:id="rId14" o:title=""/>
                </v:shape>
                <o:OLEObject Type="Embed" ProgID="Equation.3" ShapeID="_x0000_i1026" DrawAspect="Content" ObjectID="_1580318456" r:id="rId15"/>
              </w:object>
            </w:r>
          </w:p>
        </w:tc>
        <w:tc>
          <w:tcPr>
            <w:tcW w:w="1843" w:type="dxa"/>
            <w:vAlign w:val="center"/>
          </w:tcPr>
          <w:p w14:paraId="48980086" w14:textId="77777777" w:rsidR="00AB6F48" w:rsidRPr="00DC5129" w:rsidRDefault="00AB6F48" w:rsidP="009F2A71">
            <w:pPr>
              <w:pStyle w:val="TAH"/>
              <w:rPr>
                <w:rFonts w:eastAsia="Batang"/>
              </w:rPr>
            </w:pPr>
            <w:r>
              <w:rPr>
                <w:rFonts w:eastAsia="Batang"/>
              </w:rPr>
              <w:t>Cyclic prefix</w:t>
            </w:r>
          </w:p>
        </w:tc>
      </w:tr>
      <w:tr w:rsidR="00AB6F48" w14:paraId="2BFE328C" w14:textId="77777777" w:rsidTr="009F2A71">
        <w:trPr>
          <w:jc w:val="center"/>
        </w:trPr>
        <w:tc>
          <w:tcPr>
            <w:tcW w:w="1129" w:type="dxa"/>
            <w:shd w:val="clear" w:color="auto" w:fill="auto"/>
          </w:tcPr>
          <w:p w14:paraId="0FCC011D" w14:textId="77777777" w:rsidR="00AB6F48" w:rsidRPr="00DC5129" w:rsidRDefault="00AB6F48" w:rsidP="009F2A71">
            <w:pPr>
              <w:pStyle w:val="TAC"/>
              <w:rPr>
                <w:rFonts w:eastAsia="Batang"/>
              </w:rPr>
            </w:pPr>
            <w:r w:rsidRPr="00DC5129">
              <w:rPr>
                <w:rFonts w:eastAsia="Batang"/>
              </w:rPr>
              <w:t>0</w:t>
            </w:r>
          </w:p>
        </w:tc>
        <w:tc>
          <w:tcPr>
            <w:tcW w:w="1843" w:type="dxa"/>
            <w:shd w:val="clear" w:color="auto" w:fill="auto"/>
          </w:tcPr>
          <w:p w14:paraId="205371B4" w14:textId="77777777" w:rsidR="00AB6F48" w:rsidRPr="00DC5129" w:rsidRDefault="00AB6F48" w:rsidP="009F2A71">
            <w:pPr>
              <w:pStyle w:val="TAC"/>
              <w:rPr>
                <w:rFonts w:eastAsia="Batang"/>
              </w:rPr>
            </w:pPr>
            <w:r w:rsidRPr="00DC5129">
              <w:rPr>
                <w:rFonts w:eastAsia="Batang"/>
              </w:rPr>
              <w:t>15</w:t>
            </w:r>
          </w:p>
        </w:tc>
        <w:tc>
          <w:tcPr>
            <w:tcW w:w="1843" w:type="dxa"/>
          </w:tcPr>
          <w:p w14:paraId="3C3DDAC3" w14:textId="77777777" w:rsidR="00AB6F48" w:rsidRPr="00DC5129" w:rsidRDefault="00AB6F48" w:rsidP="009F2A71">
            <w:pPr>
              <w:pStyle w:val="TAC"/>
              <w:jc w:val="left"/>
              <w:rPr>
                <w:rFonts w:eastAsia="Batang"/>
              </w:rPr>
            </w:pPr>
            <w:r>
              <w:rPr>
                <w:rFonts w:eastAsia="Batang"/>
              </w:rPr>
              <w:t>Normal</w:t>
            </w:r>
          </w:p>
        </w:tc>
      </w:tr>
      <w:tr w:rsidR="00AB6F48" w14:paraId="5140CB9B" w14:textId="77777777" w:rsidTr="009F2A71">
        <w:trPr>
          <w:jc w:val="center"/>
        </w:trPr>
        <w:tc>
          <w:tcPr>
            <w:tcW w:w="1129" w:type="dxa"/>
            <w:shd w:val="clear" w:color="auto" w:fill="auto"/>
          </w:tcPr>
          <w:p w14:paraId="51E5F82E" w14:textId="77777777" w:rsidR="00AB6F48" w:rsidRPr="00DC5129" w:rsidRDefault="00AB6F48" w:rsidP="009F2A71">
            <w:pPr>
              <w:pStyle w:val="TAC"/>
              <w:rPr>
                <w:rFonts w:eastAsia="Batang"/>
              </w:rPr>
            </w:pPr>
            <w:r w:rsidRPr="00DC5129">
              <w:rPr>
                <w:rFonts w:eastAsia="Batang"/>
              </w:rPr>
              <w:t>1</w:t>
            </w:r>
          </w:p>
        </w:tc>
        <w:tc>
          <w:tcPr>
            <w:tcW w:w="1843" w:type="dxa"/>
            <w:shd w:val="clear" w:color="auto" w:fill="auto"/>
          </w:tcPr>
          <w:p w14:paraId="7E6ED5F2" w14:textId="77777777" w:rsidR="00AB6F48" w:rsidRPr="00DC5129" w:rsidRDefault="00AB6F48" w:rsidP="009F2A71">
            <w:pPr>
              <w:pStyle w:val="TAC"/>
              <w:rPr>
                <w:rFonts w:eastAsia="Batang"/>
              </w:rPr>
            </w:pPr>
            <w:r w:rsidRPr="00DC5129">
              <w:rPr>
                <w:rFonts w:eastAsia="Batang"/>
              </w:rPr>
              <w:t>30</w:t>
            </w:r>
          </w:p>
        </w:tc>
        <w:tc>
          <w:tcPr>
            <w:tcW w:w="1843" w:type="dxa"/>
          </w:tcPr>
          <w:p w14:paraId="7D12B1ED" w14:textId="77777777" w:rsidR="00AB6F48" w:rsidRPr="00DC5129" w:rsidRDefault="00AB6F48" w:rsidP="009F2A71">
            <w:pPr>
              <w:pStyle w:val="TAC"/>
              <w:jc w:val="left"/>
              <w:rPr>
                <w:rFonts w:eastAsia="Batang"/>
              </w:rPr>
            </w:pPr>
            <w:r>
              <w:rPr>
                <w:rFonts w:eastAsia="Batang"/>
              </w:rPr>
              <w:t>Normal</w:t>
            </w:r>
          </w:p>
        </w:tc>
      </w:tr>
      <w:tr w:rsidR="00AB6F48" w14:paraId="1E2189B9" w14:textId="77777777" w:rsidTr="009F2A71">
        <w:trPr>
          <w:jc w:val="center"/>
        </w:trPr>
        <w:tc>
          <w:tcPr>
            <w:tcW w:w="1129" w:type="dxa"/>
            <w:shd w:val="clear" w:color="auto" w:fill="auto"/>
          </w:tcPr>
          <w:p w14:paraId="3DCFD28C" w14:textId="77777777" w:rsidR="00AB6F48" w:rsidRPr="00DC5129" w:rsidRDefault="00AB6F48" w:rsidP="009F2A71">
            <w:pPr>
              <w:pStyle w:val="TAC"/>
              <w:rPr>
                <w:rFonts w:eastAsia="Batang"/>
              </w:rPr>
            </w:pPr>
            <w:r w:rsidRPr="00DC5129">
              <w:rPr>
                <w:rFonts w:eastAsia="Batang"/>
              </w:rPr>
              <w:t>2</w:t>
            </w:r>
          </w:p>
        </w:tc>
        <w:tc>
          <w:tcPr>
            <w:tcW w:w="1843" w:type="dxa"/>
            <w:shd w:val="clear" w:color="auto" w:fill="auto"/>
          </w:tcPr>
          <w:p w14:paraId="68CD2B82" w14:textId="77777777" w:rsidR="00AB6F48" w:rsidRPr="00DC5129" w:rsidRDefault="00AB6F48" w:rsidP="009F2A71">
            <w:pPr>
              <w:pStyle w:val="TAC"/>
              <w:rPr>
                <w:rFonts w:eastAsia="Batang"/>
              </w:rPr>
            </w:pPr>
            <w:r w:rsidRPr="00DC5129">
              <w:rPr>
                <w:rFonts w:eastAsia="Batang"/>
              </w:rPr>
              <w:t>60</w:t>
            </w:r>
          </w:p>
        </w:tc>
        <w:tc>
          <w:tcPr>
            <w:tcW w:w="1843" w:type="dxa"/>
          </w:tcPr>
          <w:p w14:paraId="220B1496" w14:textId="77777777" w:rsidR="00AB6F48" w:rsidRPr="00DC5129" w:rsidRDefault="00AB6F48" w:rsidP="009F2A71">
            <w:pPr>
              <w:pStyle w:val="TAC"/>
              <w:jc w:val="left"/>
              <w:rPr>
                <w:rFonts w:eastAsia="Batang"/>
              </w:rPr>
            </w:pPr>
            <w:r>
              <w:rPr>
                <w:rFonts w:eastAsia="Batang"/>
              </w:rPr>
              <w:t>Normal, Extended</w:t>
            </w:r>
          </w:p>
        </w:tc>
      </w:tr>
      <w:tr w:rsidR="00AB6F48" w14:paraId="5EA7D223" w14:textId="77777777" w:rsidTr="009F2A71">
        <w:trPr>
          <w:jc w:val="center"/>
        </w:trPr>
        <w:tc>
          <w:tcPr>
            <w:tcW w:w="1129" w:type="dxa"/>
            <w:shd w:val="clear" w:color="auto" w:fill="auto"/>
          </w:tcPr>
          <w:p w14:paraId="07AD3FC6" w14:textId="77777777" w:rsidR="00AB6F48" w:rsidRPr="00DC5129" w:rsidRDefault="00AB6F48" w:rsidP="009F2A71">
            <w:pPr>
              <w:pStyle w:val="TAC"/>
              <w:rPr>
                <w:rFonts w:eastAsia="Batang"/>
              </w:rPr>
            </w:pPr>
            <w:r w:rsidRPr="00DC5129">
              <w:rPr>
                <w:rFonts w:eastAsia="Batang"/>
              </w:rPr>
              <w:t>3</w:t>
            </w:r>
          </w:p>
        </w:tc>
        <w:tc>
          <w:tcPr>
            <w:tcW w:w="1843" w:type="dxa"/>
            <w:shd w:val="clear" w:color="auto" w:fill="auto"/>
          </w:tcPr>
          <w:p w14:paraId="1C743FEF" w14:textId="77777777" w:rsidR="00AB6F48" w:rsidRPr="00DC5129" w:rsidRDefault="00AB6F48" w:rsidP="009F2A71">
            <w:pPr>
              <w:pStyle w:val="TAC"/>
              <w:rPr>
                <w:rFonts w:eastAsia="Batang"/>
              </w:rPr>
            </w:pPr>
            <w:r w:rsidRPr="00DC5129">
              <w:rPr>
                <w:rFonts w:eastAsia="Batang"/>
              </w:rPr>
              <w:t>120</w:t>
            </w:r>
          </w:p>
        </w:tc>
        <w:tc>
          <w:tcPr>
            <w:tcW w:w="1843" w:type="dxa"/>
          </w:tcPr>
          <w:p w14:paraId="32C585B9" w14:textId="77777777" w:rsidR="00AB6F48" w:rsidRPr="00DC5129" w:rsidRDefault="00AB6F48" w:rsidP="009F2A71">
            <w:pPr>
              <w:pStyle w:val="TAC"/>
              <w:jc w:val="left"/>
              <w:rPr>
                <w:rFonts w:eastAsia="Batang"/>
              </w:rPr>
            </w:pPr>
            <w:r>
              <w:rPr>
                <w:rFonts w:eastAsia="Batang"/>
              </w:rPr>
              <w:t>Normal</w:t>
            </w:r>
          </w:p>
        </w:tc>
      </w:tr>
      <w:tr w:rsidR="00AB6F48" w14:paraId="6B7D3F4D" w14:textId="77777777" w:rsidTr="009F2A71">
        <w:trPr>
          <w:jc w:val="center"/>
        </w:trPr>
        <w:tc>
          <w:tcPr>
            <w:tcW w:w="1129" w:type="dxa"/>
            <w:shd w:val="clear" w:color="auto" w:fill="auto"/>
          </w:tcPr>
          <w:p w14:paraId="673570F0" w14:textId="77777777" w:rsidR="00AB6F48" w:rsidRPr="00DC5129" w:rsidRDefault="00AB6F48" w:rsidP="009F2A71">
            <w:pPr>
              <w:pStyle w:val="TAC"/>
              <w:rPr>
                <w:rFonts w:eastAsia="Batang"/>
              </w:rPr>
            </w:pPr>
            <w:r w:rsidRPr="00DC5129">
              <w:rPr>
                <w:rFonts w:eastAsia="Batang"/>
              </w:rPr>
              <w:t>4</w:t>
            </w:r>
          </w:p>
        </w:tc>
        <w:tc>
          <w:tcPr>
            <w:tcW w:w="1843" w:type="dxa"/>
            <w:shd w:val="clear" w:color="auto" w:fill="auto"/>
          </w:tcPr>
          <w:p w14:paraId="083A9A6E" w14:textId="77777777" w:rsidR="00AB6F48" w:rsidRPr="00DC5129" w:rsidRDefault="00AB6F48" w:rsidP="009F2A71">
            <w:pPr>
              <w:pStyle w:val="TAC"/>
              <w:rPr>
                <w:rFonts w:eastAsia="Batang"/>
              </w:rPr>
            </w:pPr>
            <w:r w:rsidRPr="00DC5129">
              <w:rPr>
                <w:rFonts w:eastAsia="Batang"/>
              </w:rPr>
              <w:t>240</w:t>
            </w:r>
          </w:p>
        </w:tc>
        <w:tc>
          <w:tcPr>
            <w:tcW w:w="1843" w:type="dxa"/>
          </w:tcPr>
          <w:p w14:paraId="4B432F5F" w14:textId="77777777" w:rsidR="00AB6F48" w:rsidRPr="00DC5129" w:rsidRDefault="00AB6F48" w:rsidP="009F2A71">
            <w:pPr>
              <w:pStyle w:val="TAC"/>
              <w:jc w:val="left"/>
              <w:rPr>
                <w:rFonts w:eastAsia="Batang"/>
              </w:rPr>
            </w:pPr>
            <w:r>
              <w:rPr>
                <w:rFonts w:eastAsia="Batang"/>
              </w:rPr>
              <w:t>Normal</w:t>
            </w:r>
          </w:p>
        </w:tc>
      </w:tr>
    </w:tbl>
    <w:p w14:paraId="5A5E372E" w14:textId="77777777" w:rsidR="00AB6F48" w:rsidRDefault="00AB6F48" w:rsidP="00EF58AE">
      <w:pPr>
        <w:spacing w:after="0"/>
        <w:jc w:val="both"/>
        <w:rPr>
          <w:lang w:val="en-US" w:eastAsia="x-none"/>
        </w:rPr>
      </w:pPr>
    </w:p>
    <w:p w14:paraId="4E45D6C1" w14:textId="684C7D82" w:rsidR="009422A9" w:rsidRDefault="009422A9" w:rsidP="009422A9">
      <w:pPr>
        <w:spacing w:after="0"/>
        <w:jc w:val="both"/>
        <w:rPr>
          <w:lang w:val="en-US" w:eastAsia="x-none"/>
        </w:rPr>
      </w:pPr>
    </w:p>
    <w:p w14:paraId="0719A0B8" w14:textId="43E757E8" w:rsidR="009422A9" w:rsidRDefault="00CC36D2" w:rsidP="009422A9">
      <w:pPr>
        <w:spacing w:after="0"/>
        <w:jc w:val="both"/>
        <w:rPr>
          <w:lang w:val="en-US" w:eastAsia="x-none"/>
        </w:rPr>
      </w:pPr>
      <w:r>
        <w:rPr>
          <w:lang w:val="en-US" w:eastAsia="x-none"/>
        </w:rPr>
        <w:t>T</w:t>
      </w:r>
      <w:r w:rsidR="009422A9">
        <w:rPr>
          <w:lang w:val="en-US" w:eastAsia="x-none"/>
        </w:rPr>
        <w:t>o maximize commonality between NR licensed and unlicensed band implementations it makes sense to have a common numerology set defined for licensed band operation also for NR unlicensed band scenarios.</w:t>
      </w:r>
    </w:p>
    <w:p w14:paraId="4575BCC3" w14:textId="626B05E2" w:rsidR="00657C5F" w:rsidRPr="009422A9" w:rsidRDefault="00C43807" w:rsidP="009422A9">
      <w:pPr>
        <w:pStyle w:val="ListParagraph"/>
        <w:numPr>
          <w:ilvl w:val="0"/>
          <w:numId w:val="24"/>
        </w:numPr>
        <w:jc w:val="both"/>
        <w:rPr>
          <w:sz w:val="20"/>
          <w:lang w:val="en-US" w:eastAsia="x-none"/>
        </w:rPr>
      </w:pPr>
      <w:r w:rsidRPr="009422A9">
        <w:rPr>
          <w:sz w:val="20"/>
          <w:lang w:val="en-US" w:eastAsia="x-none"/>
        </w:rPr>
        <w:t xml:space="preserve">Below 6 GHz: [15, </w:t>
      </w:r>
      <w:r w:rsidRPr="00BC4958">
        <w:rPr>
          <w:b/>
          <w:bCs/>
          <w:sz w:val="20"/>
          <w:u w:val="single"/>
          <w:lang w:val="en-US" w:eastAsia="x-none"/>
        </w:rPr>
        <w:t>30, 60</w:t>
      </w:r>
      <w:r w:rsidR="00AD61F5">
        <w:rPr>
          <w:sz w:val="20"/>
          <w:lang w:val="en-US" w:eastAsia="x-none"/>
        </w:rPr>
        <w:t xml:space="preserve">] kHz </w:t>
      </w:r>
      <w:r w:rsidRPr="009422A9">
        <w:rPr>
          <w:sz w:val="20"/>
          <w:lang w:val="en-US" w:eastAsia="x-none"/>
        </w:rPr>
        <w:t xml:space="preserve"> </w:t>
      </w:r>
    </w:p>
    <w:p w14:paraId="1889E64F" w14:textId="2DAAF081" w:rsidR="009422A9" w:rsidRPr="009422A9" w:rsidRDefault="009422A9" w:rsidP="009422A9">
      <w:pPr>
        <w:pStyle w:val="ListParagraph"/>
        <w:numPr>
          <w:ilvl w:val="0"/>
          <w:numId w:val="24"/>
        </w:numPr>
        <w:jc w:val="both"/>
        <w:rPr>
          <w:sz w:val="20"/>
          <w:lang w:eastAsia="x-none"/>
        </w:rPr>
      </w:pPr>
      <w:r>
        <w:rPr>
          <w:sz w:val="20"/>
          <w:lang w:val="en-US" w:eastAsia="x-none"/>
        </w:rPr>
        <w:t>Above 6 GHz: [60, 120, 240</w:t>
      </w:r>
      <w:r w:rsidR="00C43807" w:rsidRPr="009422A9">
        <w:rPr>
          <w:sz w:val="20"/>
          <w:lang w:val="en-US" w:eastAsia="x-none"/>
        </w:rPr>
        <w:t>] kHz</w:t>
      </w:r>
    </w:p>
    <w:p w14:paraId="151EBCC8" w14:textId="634F2DF7" w:rsidR="00657C5F" w:rsidRDefault="00AD61F5" w:rsidP="009422A9">
      <w:pPr>
        <w:jc w:val="both"/>
        <w:rPr>
          <w:lang w:val="en-US" w:eastAsia="x-none"/>
        </w:rPr>
      </w:pPr>
      <w:r>
        <w:rPr>
          <w:lang w:val="en-US" w:eastAsia="x-none"/>
        </w:rPr>
        <w:t>It is noted that</w:t>
      </w:r>
      <w:r w:rsidR="00367DA6">
        <w:rPr>
          <w:lang w:val="en-US" w:eastAsia="x-none"/>
        </w:rPr>
        <w:t xml:space="preserve"> 15</w:t>
      </w:r>
      <w:r>
        <w:rPr>
          <w:lang w:val="en-US" w:eastAsia="x-none"/>
        </w:rPr>
        <w:t xml:space="preserve"> </w:t>
      </w:r>
      <w:r w:rsidRPr="009422A9">
        <w:rPr>
          <w:lang w:val="en-US" w:eastAsia="x-none"/>
        </w:rPr>
        <w:t xml:space="preserve">kHz does not seem well suited </w:t>
      </w:r>
      <w:r>
        <w:rPr>
          <w:lang w:val="en-US" w:eastAsia="x-none"/>
        </w:rPr>
        <w:t>for NR unlicensed band operation</w:t>
      </w:r>
      <w:r w:rsidR="00D112E1">
        <w:rPr>
          <w:lang w:val="en-US" w:eastAsia="x-none"/>
        </w:rPr>
        <w:t>, since the resulting symbol duration becomes relatively long</w:t>
      </w:r>
      <w:r>
        <w:rPr>
          <w:lang w:val="en-US" w:eastAsia="x-none"/>
        </w:rPr>
        <w:t xml:space="preserve">. </w:t>
      </w:r>
      <w:r w:rsidR="00C43807" w:rsidRPr="009422A9">
        <w:rPr>
          <w:lang w:val="en-US" w:eastAsia="x-none"/>
        </w:rPr>
        <w:t>Subcarrier spacing larger than 240 kHz should be considered for 60 GHz unlicensed band operation</w:t>
      </w:r>
      <w:r w:rsidR="009422A9">
        <w:rPr>
          <w:lang w:val="en-US" w:eastAsia="x-none"/>
        </w:rPr>
        <w:t>.</w:t>
      </w:r>
      <w:r w:rsidR="00367DA6">
        <w:rPr>
          <w:lang w:val="en-US" w:eastAsia="x-none"/>
        </w:rPr>
        <w:t xml:space="preserve"> </w:t>
      </w:r>
      <w:r w:rsidR="00096724">
        <w:rPr>
          <w:lang w:val="en-US" w:eastAsia="x-none"/>
        </w:rPr>
        <w:t xml:space="preserve">This would ensure </w:t>
      </w:r>
      <w:r w:rsidR="00BC746D">
        <w:rPr>
          <w:lang w:val="en-US" w:eastAsia="x-none"/>
        </w:rPr>
        <w:t>e.g. large enough bandwidth for a given FFT size.</w:t>
      </w:r>
    </w:p>
    <w:p w14:paraId="5402AAEC" w14:textId="7DE650EB" w:rsidR="00EF58AE" w:rsidRDefault="00A459BA" w:rsidP="00EF58AE">
      <w:pPr>
        <w:spacing w:after="0"/>
        <w:jc w:val="both"/>
        <w:rPr>
          <w:i/>
          <w:lang w:val="en-US" w:eastAsia="x-none"/>
        </w:rPr>
      </w:pPr>
      <w:r w:rsidRPr="00953AB0">
        <w:rPr>
          <w:b/>
          <w:i/>
          <w:lang w:val="en-US" w:eastAsia="x-none"/>
        </w:rPr>
        <w:t xml:space="preserve">Proposal 1: </w:t>
      </w:r>
      <w:r w:rsidR="00EF58AE">
        <w:rPr>
          <w:i/>
          <w:lang w:val="en-US" w:eastAsia="x-none"/>
        </w:rPr>
        <w:t>Adopt the existing</w:t>
      </w:r>
      <w:r w:rsidR="00EF58AE" w:rsidRPr="00EF58AE">
        <w:rPr>
          <w:i/>
          <w:lang w:val="en-US" w:eastAsia="x-none"/>
        </w:rPr>
        <w:t xml:space="preserve"> NR numerology set for NR unlicensed operation </w:t>
      </w:r>
    </w:p>
    <w:p w14:paraId="517B1189" w14:textId="682C7F53" w:rsidR="00A459BA" w:rsidRPr="00EF58AE" w:rsidRDefault="00EF58AE" w:rsidP="00EF58AE">
      <w:pPr>
        <w:pStyle w:val="ListParagraph"/>
        <w:numPr>
          <w:ilvl w:val="0"/>
          <w:numId w:val="19"/>
        </w:numPr>
        <w:spacing w:after="120"/>
        <w:jc w:val="both"/>
        <w:rPr>
          <w:b/>
          <w:i/>
          <w:sz w:val="20"/>
          <w:lang w:val="en-US" w:eastAsia="x-none"/>
        </w:rPr>
      </w:pPr>
      <w:r w:rsidRPr="00EF58AE">
        <w:rPr>
          <w:i/>
          <w:sz w:val="20"/>
          <w:lang w:val="en-US" w:eastAsia="x-none"/>
        </w:rPr>
        <w:t>For 60 GHz a larger subcarrier spacing may be needed</w:t>
      </w:r>
    </w:p>
    <w:p w14:paraId="4A36F625" w14:textId="11D96034" w:rsidR="00EF58AE" w:rsidRDefault="00EF58AE" w:rsidP="00EF58AE">
      <w:pPr>
        <w:spacing w:after="120"/>
        <w:jc w:val="both"/>
        <w:rPr>
          <w:b/>
          <w:i/>
          <w:lang w:val="en-US" w:eastAsia="x-none"/>
        </w:rPr>
      </w:pPr>
    </w:p>
    <w:p w14:paraId="5B4C6E79" w14:textId="162DAC12" w:rsidR="009422A9" w:rsidRDefault="009422A9" w:rsidP="00EF58AE">
      <w:pPr>
        <w:spacing w:after="120"/>
        <w:jc w:val="both"/>
        <w:rPr>
          <w:lang w:val="en-US" w:eastAsia="x-none"/>
        </w:rPr>
      </w:pPr>
      <w:r>
        <w:rPr>
          <w:lang w:val="en-US" w:eastAsia="x-none"/>
        </w:rPr>
        <w:lastRenderedPageBreak/>
        <w:t>One of the limitations of NR Rel-15 is that it does not support 60 kHz numerology for synchronization signal</w:t>
      </w:r>
      <w:r w:rsidR="00B11AFC">
        <w:rPr>
          <w:lang w:val="en-US" w:eastAsia="x-none"/>
        </w:rPr>
        <w:t xml:space="preserve"> (SS)</w:t>
      </w:r>
      <w:r>
        <w:rPr>
          <w:lang w:val="en-US" w:eastAsia="x-none"/>
        </w:rPr>
        <w:t xml:space="preserve"> block. </w:t>
      </w:r>
      <w:r w:rsidR="00735F4F">
        <w:rPr>
          <w:lang w:val="en-US" w:eastAsia="x-none"/>
        </w:rPr>
        <w:t>This may limit the achievable transmit power for the SS block under constrained power spectral density. For example, i</w:t>
      </w:r>
      <w:r>
        <w:rPr>
          <w:lang w:val="en-US" w:eastAsia="x-none"/>
        </w:rPr>
        <w:t xml:space="preserve">f </w:t>
      </w:r>
      <w:r w:rsidR="00735F4F">
        <w:rPr>
          <w:lang w:val="en-US" w:eastAsia="x-none"/>
        </w:rPr>
        <w:t xml:space="preserve">30 kHz is used for </w:t>
      </w:r>
      <w:r w:rsidR="00B11AFC">
        <w:rPr>
          <w:lang w:val="en-US" w:eastAsia="x-none"/>
        </w:rPr>
        <w:t xml:space="preserve">SS block, </w:t>
      </w:r>
      <w:r w:rsidR="00735F4F">
        <w:rPr>
          <w:lang w:val="en-US" w:eastAsia="x-none"/>
        </w:rPr>
        <w:t xml:space="preserve">then the maximum bandwidth of PSS/SSS is 4.3 MHz (12x12x30 kHz). </w:t>
      </w:r>
      <w:r w:rsidR="00B11AFC">
        <w:rPr>
          <w:lang w:val="en-US" w:eastAsia="x-none"/>
        </w:rPr>
        <w:t>Introduction of 60 kHz SCS for the SS block would double the SSB bandwidth. Furthermore, 60 kHz SS-block could avoid</w:t>
      </w:r>
      <w:r w:rsidR="00B11AFC" w:rsidRPr="00B11AFC">
        <w:rPr>
          <w:lang w:val="en-US" w:eastAsia="x-none"/>
        </w:rPr>
        <w:t xml:space="preserve"> unnecessary utilization of multi-numerology</w:t>
      </w:r>
      <w:r w:rsidR="00B11AFC">
        <w:rPr>
          <w:lang w:val="en-US" w:eastAsia="x-none"/>
        </w:rPr>
        <w:t xml:space="preserve"> (from single UE point of view), provided that 60 kHz is the desired option for shared data channels. </w:t>
      </w:r>
    </w:p>
    <w:p w14:paraId="69EA7056" w14:textId="6FA3390A" w:rsidR="00A50679" w:rsidRDefault="00A50679" w:rsidP="00A50679">
      <w:pPr>
        <w:spacing w:after="0"/>
        <w:jc w:val="both"/>
        <w:rPr>
          <w:i/>
          <w:lang w:val="en-US" w:eastAsia="x-none"/>
        </w:rPr>
      </w:pPr>
      <w:r w:rsidRPr="00953AB0">
        <w:rPr>
          <w:b/>
          <w:i/>
          <w:lang w:val="en-US" w:eastAsia="x-none"/>
        </w:rPr>
        <w:t xml:space="preserve">Proposal </w:t>
      </w:r>
      <w:r>
        <w:rPr>
          <w:b/>
          <w:i/>
          <w:lang w:val="en-US" w:eastAsia="x-none"/>
        </w:rPr>
        <w:t>2</w:t>
      </w:r>
      <w:r w:rsidRPr="00953AB0">
        <w:rPr>
          <w:b/>
          <w:i/>
          <w:lang w:val="en-US" w:eastAsia="x-none"/>
        </w:rPr>
        <w:t xml:space="preserve">: </w:t>
      </w:r>
      <w:r w:rsidRPr="00A50679">
        <w:rPr>
          <w:i/>
          <w:lang w:val="en-US" w:eastAsia="x-none"/>
        </w:rPr>
        <w:t>Consider introduction of 60 kHz SCS for SS-block design</w:t>
      </w:r>
      <w:r w:rsidR="00D112E1">
        <w:rPr>
          <w:i/>
          <w:lang w:val="en-US" w:eastAsia="x-none"/>
        </w:rPr>
        <w:t>.</w:t>
      </w:r>
      <w:r w:rsidRPr="00EF58AE">
        <w:rPr>
          <w:i/>
          <w:lang w:val="en-US" w:eastAsia="x-none"/>
        </w:rPr>
        <w:t xml:space="preserve"> </w:t>
      </w:r>
    </w:p>
    <w:p w14:paraId="07A95EA2" w14:textId="6BB7286E" w:rsidR="00A50679" w:rsidRDefault="00A50679" w:rsidP="00EF58AE">
      <w:pPr>
        <w:spacing w:after="120"/>
        <w:jc w:val="both"/>
        <w:rPr>
          <w:b/>
          <w:i/>
          <w:lang w:val="en-US" w:eastAsia="x-none"/>
        </w:rPr>
      </w:pPr>
    </w:p>
    <w:p w14:paraId="7BB37EA9" w14:textId="7F958AE9" w:rsidR="00C214B4" w:rsidRPr="006276B8" w:rsidRDefault="00C214B4" w:rsidP="00C214B4">
      <w:pPr>
        <w:pStyle w:val="Heading2"/>
        <w:rPr>
          <w:sz w:val="28"/>
        </w:rPr>
      </w:pPr>
      <w:r w:rsidRPr="006276B8">
        <w:rPr>
          <w:sz w:val="28"/>
          <w:lang w:eastAsia="zh-CN"/>
        </w:rPr>
        <w:t>2</w:t>
      </w:r>
      <w:r w:rsidRPr="006276B8">
        <w:rPr>
          <w:sz w:val="28"/>
        </w:rPr>
        <w:t>.</w:t>
      </w:r>
      <w:r>
        <w:rPr>
          <w:sz w:val="28"/>
          <w:lang w:eastAsia="zh-CN"/>
        </w:rPr>
        <w:t>2</w:t>
      </w:r>
      <w:r w:rsidRPr="006276B8">
        <w:rPr>
          <w:sz w:val="28"/>
        </w:rPr>
        <w:tab/>
      </w:r>
      <w:r>
        <w:rPr>
          <w:sz w:val="28"/>
        </w:rPr>
        <w:t>Waveform</w:t>
      </w:r>
    </w:p>
    <w:p w14:paraId="71C000A1" w14:textId="3807D0A7" w:rsidR="00C214B4" w:rsidRPr="00C214B4" w:rsidRDefault="00C214B4" w:rsidP="00C214B4">
      <w:pPr>
        <w:spacing w:after="120"/>
        <w:jc w:val="both"/>
        <w:rPr>
          <w:lang w:val="en-US" w:eastAsia="x-none"/>
        </w:rPr>
      </w:pPr>
      <w:r w:rsidRPr="00C214B4">
        <w:rPr>
          <w:lang w:val="en-US" w:eastAsia="x-none"/>
        </w:rPr>
        <w:t xml:space="preserve">NR </w:t>
      </w:r>
      <w:r>
        <w:rPr>
          <w:lang w:val="en-US" w:eastAsia="x-none"/>
        </w:rPr>
        <w:t>Release 15</w:t>
      </w:r>
      <w:r w:rsidRPr="00C214B4">
        <w:rPr>
          <w:lang w:val="en-US" w:eastAsia="x-none"/>
        </w:rPr>
        <w:t xml:space="preserve"> </w:t>
      </w:r>
      <w:r>
        <w:rPr>
          <w:lang w:val="en-US" w:eastAsia="x-none"/>
        </w:rPr>
        <w:t xml:space="preserve">supports </w:t>
      </w:r>
      <w:r w:rsidRPr="00C214B4">
        <w:rPr>
          <w:lang w:val="en-US" w:eastAsia="x-none"/>
        </w:rPr>
        <w:t>CP-OFDM for DL</w:t>
      </w:r>
      <w:r>
        <w:rPr>
          <w:lang w:val="en-US" w:eastAsia="x-none"/>
        </w:rPr>
        <w:t xml:space="preserve"> and </w:t>
      </w:r>
      <w:r w:rsidR="006839E6">
        <w:rPr>
          <w:lang w:val="en-US" w:eastAsia="x-none"/>
        </w:rPr>
        <w:t xml:space="preserve">both </w:t>
      </w:r>
      <w:r w:rsidRPr="00C214B4">
        <w:rPr>
          <w:lang w:val="en-US" w:eastAsia="x-none"/>
        </w:rPr>
        <w:t>CP-OFDM and DFT-S-OFDM for UL</w:t>
      </w:r>
      <w:r w:rsidR="006839E6">
        <w:rPr>
          <w:lang w:val="en-US" w:eastAsia="x-none"/>
        </w:rPr>
        <w:t xml:space="preserve">. </w:t>
      </w:r>
      <w:r w:rsidRPr="00C214B4">
        <w:rPr>
          <w:lang w:val="en-US" w:eastAsia="x-none"/>
        </w:rPr>
        <w:t xml:space="preserve">We think </w:t>
      </w:r>
      <w:r>
        <w:rPr>
          <w:lang w:val="en-US" w:eastAsia="x-none"/>
        </w:rPr>
        <w:t xml:space="preserve">that </w:t>
      </w:r>
      <w:r w:rsidRPr="00C214B4">
        <w:rPr>
          <w:lang w:val="en-US" w:eastAsia="x-none"/>
        </w:rPr>
        <w:t xml:space="preserve">existing waveforms </w:t>
      </w:r>
      <w:r w:rsidR="00D112E1">
        <w:rPr>
          <w:lang w:val="en-US" w:eastAsia="x-none"/>
        </w:rPr>
        <w:t>are</w:t>
      </w:r>
      <w:r w:rsidR="00D112E1" w:rsidRPr="00C214B4">
        <w:rPr>
          <w:lang w:val="en-US" w:eastAsia="x-none"/>
        </w:rPr>
        <w:t xml:space="preserve"> </w:t>
      </w:r>
      <w:r w:rsidRPr="00C214B4">
        <w:rPr>
          <w:lang w:val="en-US" w:eastAsia="x-none"/>
        </w:rPr>
        <w:t xml:space="preserve">suitable </w:t>
      </w:r>
      <w:r w:rsidR="00D112E1">
        <w:rPr>
          <w:lang w:val="en-US" w:eastAsia="x-none"/>
        </w:rPr>
        <w:t xml:space="preserve">also </w:t>
      </w:r>
      <w:r w:rsidRPr="00C214B4">
        <w:rPr>
          <w:lang w:val="en-US" w:eastAsia="x-none"/>
        </w:rPr>
        <w:t xml:space="preserve">for </w:t>
      </w:r>
      <w:r w:rsidR="006839E6">
        <w:rPr>
          <w:lang w:val="en-US" w:eastAsia="x-none"/>
        </w:rPr>
        <w:t xml:space="preserve">NR </w:t>
      </w:r>
      <w:r w:rsidRPr="00C214B4">
        <w:rPr>
          <w:lang w:val="en-US" w:eastAsia="x-none"/>
        </w:rPr>
        <w:t>unlicensed operation</w:t>
      </w:r>
      <w:r w:rsidR="006839E6">
        <w:rPr>
          <w:lang w:val="en-US" w:eastAsia="x-none"/>
        </w:rPr>
        <w:t xml:space="preserve">. </w:t>
      </w:r>
      <w:r w:rsidRPr="00C214B4">
        <w:rPr>
          <w:lang w:val="en-US" w:eastAsia="x-none"/>
        </w:rPr>
        <w:t>If a new waveform is introduced for licensed bands above 52.6 GHz, it should also be used for 60 GHz unlicensed band</w:t>
      </w:r>
      <w:r w:rsidR="006839E6">
        <w:rPr>
          <w:lang w:val="en-US" w:eastAsia="x-none"/>
        </w:rPr>
        <w:t>. This means that</w:t>
      </w:r>
      <w:r w:rsidR="00D112E1">
        <w:rPr>
          <w:lang w:val="en-US" w:eastAsia="x-none"/>
        </w:rPr>
        <w:t>:</w:t>
      </w:r>
      <w:r w:rsidR="006839E6">
        <w:rPr>
          <w:lang w:val="en-US" w:eastAsia="x-none"/>
        </w:rPr>
        <w:t xml:space="preserve"> </w:t>
      </w:r>
    </w:p>
    <w:p w14:paraId="32CFBEDB" w14:textId="32AB8C2C" w:rsidR="00AD61F5" w:rsidRPr="00EF58AE" w:rsidRDefault="00EF58AE" w:rsidP="00AD61F5">
      <w:pPr>
        <w:spacing w:after="0"/>
        <w:jc w:val="both"/>
        <w:rPr>
          <w:b/>
          <w:i/>
          <w:lang w:val="en-US" w:eastAsia="x-none"/>
        </w:rPr>
      </w:pPr>
      <w:r w:rsidRPr="00953AB0">
        <w:rPr>
          <w:b/>
          <w:i/>
          <w:lang w:val="en-US" w:eastAsia="x-none"/>
        </w:rPr>
        <w:t xml:space="preserve">Proposal </w:t>
      </w:r>
      <w:r w:rsidR="00CF4BC8">
        <w:rPr>
          <w:b/>
          <w:i/>
          <w:lang w:val="en-US" w:eastAsia="x-none"/>
        </w:rPr>
        <w:t>3</w:t>
      </w:r>
      <w:r w:rsidRPr="00953AB0">
        <w:rPr>
          <w:b/>
          <w:i/>
          <w:lang w:val="en-US" w:eastAsia="x-none"/>
        </w:rPr>
        <w:t xml:space="preserve">: </w:t>
      </w:r>
      <w:r w:rsidRPr="00EF58AE">
        <w:rPr>
          <w:i/>
          <w:lang w:val="en-US" w:eastAsia="x-none"/>
        </w:rPr>
        <w:t>Existing NR waveforms are suitable for NR unlicensed operation</w:t>
      </w:r>
      <w:r w:rsidR="00AD61F5">
        <w:rPr>
          <w:i/>
          <w:lang w:val="en-US" w:eastAsia="x-none"/>
        </w:rPr>
        <w:t>. I</w:t>
      </w:r>
      <w:r w:rsidR="00AD61F5" w:rsidRPr="00AD61F5">
        <w:rPr>
          <w:i/>
          <w:lang w:val="en-US" w:eastAsia="x-none"/>
        </w:rPr>
        <w:t xml:space="preserve">f a new waveform is introduced for licensed bands </w:t>
      </w:r>
      <w:r w:rsidR="00AD61F5">
        <w:rPr>
          <w:i/>
          <w:lang w:val="en-US" w:eastAsia="x-none"/>
        </w:rPr>
        <w:t>above</w:t>
      </w:r>
      <w:r w:rsidR="00AD61F5" w:rsidRPr="00AD61F5">
        <w:rPr>
          <w:i/>
          <w:lang w:val="en-US" w:eastAsia="x-none"/>
        </w:rPr>
        <w:t xml:space="preserve"> 52.6 GHz, it should also be used for 60 GHz unlicensed band</w:t>
      </w:r>
      <w:r w:rsidR="00AD61F5">
        <w:rPr>
          <w:i/>
          <w:lang w:val="en-US" w:eastAsia="x-none"/>
        </w:rPr>
        <w:t>.</w:t>
      </w:r>
    </w:p>
    <w:p w14:paraId="723553C4" w14:textId="2F679486" w:rsidR="00EF58AE" w:rsidRDefault="00EF58AE" w:rsidP="00EF58AE">
      <w:pPr>
        <w:spacing w:after="0"/>
        <w:jc w:val="both"/>
        <w:rPr>
          <w:i/>
          <w:lang w:val="en-US" w:eastAsia="x-none"/>
        </w:rPr>
      </w:pPr>
    </w:p>
    <w:p w14:paraId="38B83D2F" w14:textId="77777777" w:rsidR="00CF4BC8" w:rsidRDefault="006839E6" w:rsidP="006839E6">
      <w:pPr>
        <w:jc w:val="both"/>
        <w:rPr>
          <w:rFonts w:cs="Arial"/>
          <w:lang w:val="en-US"/>
        </w:rPr>
      </w:pPr>
      <w:r>
        <w:rPr>
          <w:rFonts w:cs="Arial"/>
        </w:rPr>
        <w:t>U</w:t>
      </w:r>
      <w:r w:rsidRPr="00DE4B1A">
        <w:rPr>
          <w:rFonts w:cs="Arial"/>
        </w:rPr>
        <w:t xml:space="preserve">nlicensed band usage involves different regulatory rules which aim at fair and equal spectrum usage for different devices. </w:t>
      </w:r>
      <w:r>
        <w:rPr>
          <w:rFonts w:cs="Arial"/>
        </w:rPr>
        <w:t>The main rules involve l</w:t>
      </w:r>
      <w:r w:rsidRPr="006839E6">
        <w:rPr>
          <w:rFonts w:cs="Arial"/>
          <w:lang w:val="en-US"/>
        </w:rPr>
        <w:t>imitations related to occupied channel bandwidth</w:t>
      </w:r>
      <w:r>
        <w:rPr>
          <w:rFonts w:cs="Arial"/>
          <w:lang w:val="en-US"/>
        </w:rPr>
        <w:t xml:space="preserve"> (OCB) and limitations related to maximum power spectral density (PSD). Both rules are relevant especially for uplink transmission since DL can be made wideband by gNB scheduler decision. </w:t>
      </w:r>
    </w:p>
    <w:p w14:paraId="40D3F94C" w14:textId="1EDC724F" w:rsidR="006839E6" w:rsidRPr="00CF4BC8" w:rsidRDefault="006839E6" w:rsidP="00CF4BC8">
      <w:pPr>
        <w:jc w:val="both"/>
        <w:rPr>
          <w:rFonts w:cs="Arial"/>
        </w:rPr>
      </w:pPr>
      <w:r w:rsidRPr="00630F20">
        <w:rPr>
          <w:rFonts w:cs="Arial"/>
        </w:rPr>
        <w:t xml:space="preserve">Block Interleaved OFDMA (B-IFDMA) is the baseline uplink transmission scheme used for uplink transmission in </w:t>
      </w:r>
      <w:r w:rsidR="00BC4958">
        <w:rPr>
          <w:rFonts w:cs="Arial"/>
        </w:rPr>
        <w:t>LTE LAA</w:t>
      </w:r>
      <w:r w:rsidRPr="00630F20">
        <w:rPr>
          <w:rFonts w:cs="Arial"/>
        </w:rPr>
        <w:t>.</w:t>
      </w:r>
      <w:r>
        <w:rPr>
          <w:rFonts w:cs="Arial"/>
        </w:rPr>
        <w:t xml:space="preserve"> It</w:t>
      </w:r>
      <w:r w:rsidR="002D067B">
        <w:rPr>
          <w:rFonts w:cs="Arial"/>
        </w:rPr>
        <w:t xml:space="preserve"> i</w:t>
      </w:r>
      <w:r>
        <w:rPr>
          <w:rFonts w:cs="Arial"/>
        </w:rPr>
        <w:t>s based on usage of 10 interlaces, each having 10 clusters with 1 PRB.</w:t>
      </w:r>
      <w:r w:rsidR="00CF4BC8">
        <w:rPr>
          <w:rFonts w:cs="Arial"/>
        </w:rPr>
        <w:t xml:space="preserve"> We think that</w:t>
      </w:r>
      <w:r w:rsidR="00BC4958">
        <w:rPr>
          <w:rFonts w:cs="Arial"/>
        </w:rPr>
        <w:t xml:space="preserve"> also in the NR,</w:t>
      </w:r>
      <w:r w:rsidR="00CF4BC8">
        <w:rPr>
          <w:rFonts w:cs="Arial"/>
        </w:rPr>
        <w:t xml:space="preserve"> t</w:t>
      </w:r>
      <w:r w:rsidR="00CF4BC8" w:rsidRPr="00CF4BC8">
        <w:rPr>
          <w:rFonts w:cs="Arial"/>
        </w:rPr>
        <w:t>here is a need to enhance UL resource allocation to meet the regulatory rules related to maximum PSD and occupied channel bandwidth</w:t>
      </w:r>
      <w:r w:rsidR="00CF4BC8">
        <w:rPr>
          <w:rFonts w:cs="Arial"/>
        </w:rPr>
        <w:t>. This can be done by means of interlace-based operation. However, NR solution needs to be designed to support for multiple numerologies as well as wideband operation.</w:t>
      </w:r>
    </w:p>
    <w:p w14:paraId="2751C31E" w14:textId="0F7B4EFB" w:rsidR="00EF58AE" w:rsidRDefault="00EF58AE" w:rsidP="00EF58AE">
      <w:pPr>
        <w:spacing w:after="0"/>
        <w:jc w:val="both"/>
        <w:rPr>
          <w:i/>
          <w:lang w:val="en-US" w:eastAsia="x-none"/>
        </w:rPr>
      </w:pPr>
      <w:r w:rsidRPr="00953AB0">
        <w:rPr>
          <w:b/>
          <w:i/>
          <w:lang w:val="en-US" w:eastAsia="x-none"/>
        </w:rPr>
        <w:t xml:space="preserve">Proposal </w:t>
      </w:r>
      <w:r w:rsidR="00E95564">
        <w:rPr>
          <w:b/>
          <w:i/>
          <w:lang w:val="en-US" w:eastAsia="x-none"/>
        </w:rPr>
        <w:t>4</w:t>
      </w:r>
      <w:r w:rsidRPr="00953AB0">
        <w:rPr>
          <w:b/>
          <w:i/>
          <w:lang w:val="en-US" w:eastAsia="x-none"/>
        </w:rPr>
        <w:t xml:space="preserve">: </w:t>
      </w:r>
      <w:r w:rsidRPr="00EF58AE">
        <w:rPr>
          <w:i/>
          <w:lang w:val="en-US" w:eastAsia="x-none"/>
        </w:rPr>
        <w:t xml:space="preserve">UL resource allocation needs to be enhanced </w:t>
      </w:r>
      <w:r w:rsidR="008B40E6">
        <w:rPr>
          <w:i/>
          <w:lang w:val="en-US" w:eastAsia="x-none"/>
        </w:rPr>
        <w:t>to</w:t>
      </w:r>
      <w:r w:rsidR="00CF4BC8">
        <w:rPr>
          <w:i/>
          <w:lang w:val="en-US" w:eastAsia="x-none"/>
        </w:rPr>
        <w:t xml:space="preserve"> support interlace based operation.</w:t>
      </w:r>
    </w:p>
    <w:p w14:paraId="0447206D" w14:textId="77777777" w:rsidR="00A459BA" w:rsidRDefault="00A459BA" w:rsidP="00130783">
      <w:pPr>
        <w:jc w:val="both"/>
      </w:pPr>
    </w:p>
    <w:p w14:paraId="18168987" w14:textId="2190CA52" w:rsidR="00456C0F" w:rsidRPr="001F28AA" w:rsidRDefault="00456C0F" w:rsidP="00456C0F">
      <w:pPr>
        <w:pStyle w:val="Heading1"/>
      </w:pPr>
      <w:r>
        <w:rPr>
          <w:color w:val="000000"/>
        </w:rPr>
        <w:t>3</w:t>
      </w:r>
      <w:r w:rsidRPr="00A51522">
        <w:rPr>
          <w:color w:val="000000"/>
        </w:rPr>
        <w:tab/>
      </w:r>
      <w:r w:rsidR="0075660B">
        <w:t>Frame structure and HARQ</w:t>
      </w:r>
      <w:r w:rsidR="00A50679">
        <w:t xml:space="preserve">   </w:t>
      </w:r>
    </w:p>
    <w:p w14:paraId="70D933AF" w14:textId="4AFA885F" w:rsidR="00BC4958" w:rsidRPr="006276B8" w:rsidRDefault="00BC4958" w:rsidP="00BC4958">
      <w:pPr>
        <w:pStyle w:val="Heading2"/>
        <w:rPr>
          <w:sz w:val="28"/>
        </w:rPr>
      </w:pPr>
      <w:r>
        <w:rPr>
          <w:sz w:val="28"/>
          <w:lang w:eastAsia="zh-CN"/>
        </w:rPr>
        <w:t>3</w:t>
      </w:r>
      <w:r w:rsidRPr="006276B8">
        <w:rPr>
          <w:sz w:val="28"/>
        </w:rPr>
        <w:t>.</w:t>
      </w:r>
      <w:r>
        <w:rPr>
          <w:sz w:val="28"/>
          <w:lang w:eastAsia="zh-CN"/>
        </w:rPr>
        <w:t>1</w:t>
      </w:r>
      <w:r w:rsidRPr="006276B8">
        <w:rPr>
          <w:sz w:val="28"/>
        </w:rPr>
        <w:tab/>
      </w:r>
      <w:r>
        <w:rPr>
          <w:sz w:val="28"/>
        </w:rPr>
        <w:t>Frame structure</w:t>
      </w:r>
    </w:p>
    <w:p w14:paraId="2956FF78" w14:textId="17BDED3E" w:rsidR="00BC4958" w:rsidRDefault="00BC4958" w:rsidP="00BC4958">
      <w:pPr>
        <w:spacing w:after="120"/>
        <w:jc w:val="both"/>
      </w:pPr>
      <w:r>
        <w:t>In a</w:t>
      </w:r>
      <w:r w:rsidRPr="0089450C">
        <w:t xml:space="preserve"> licensed band </w:t>
      </w:r>
      <w:r>
        <w:t>(esp. latency critical)</w:t>
      </w:r>
      <w:r w:rsidRPr="0089450C">
        <w:t xml:space="preserve"> scenario,</w:t>
      </w:r>
      <w:r w:rsidR="00CC36D2">
        <w:t xml:space="preserve"> the</w:t>
      </w:r>
      <w:r w:rsidRPr="0089450C">
        <w:t xml:space="preserve"> </w:t>
      </w:r>
      <w:r w:rsidR="00CC36D2">
        <w:t xml:space="preserve">deployment of frequent </w:t>
      </w:r>
      <w:r w:rsidRPr="0089450C">
        <w:t xml:space="preserve">switching points </w:t>
      </w:r>
      <w:r w:rsidR="00CC36D2">
        <w:t>is</w:t>
      </w:r>
      <w:r w:rsidRPr="0089450C">
        <w:t xml:space="preserve"> well motivated</w:t>
      </w:r>
      <w:r>
        <w:t>. On the other hand</w:t>
      </w:r>
      <w:r w:rsidR="00AF5D1E">
        <w:t>,</w:t>
      </w:r>
      <w:r>
        <w:t xml:space="preserve"> when operating in unlicensed band scenario, because of the regulations, it may sometimes make sense to operate with less frequent switching points to match the regulatory requirements w.r.t. Maximum Channel Occupancy Time (MCOT) at the cost of latency, of course. Very f</w:t>
      </w:r>
      <w:r w:rsidRPr="00CA4F8B">
        <w:t>requent</w:t>
      </w:r>
      <w:r>
        <w:t xml:space="preserve"> switching of link direction</w:t>
      </w:r>
      <w:r w:rsidRPr="00CA4F8B">
        <w:t xml:space="preserve"> would result in unnecessary overhead </w:t>
      </w:r>
      <w:r w:rsidR="007F41A0">
        <w:t>due to frequent channel access procedures</w:t>
      </w:r>
      <w:r w:rsidRPr="00CA4F8B">
        <w:t>.</w:t>
      </w:r>
      <w:r>
        <w:t xml:space="preserve"> NR operation should also support wide range of UL/DL ratios, including ones where there are several consecutive DL or UL slots. Hence, there is a need for fully flexible operation in term of DL/UL switching, which</w:t>
      </w:r>
      <w:r w:rsidRPr="0016316A">
        <w:t xml:space="preserve"> can be achieved </w:t>
      </w:r>
      <w:r>
        <w:t xml:space="preserve">by means of the three basic slot types: bi-directional slot, DL only -slot and UL only -slot. </w:t>
      </w:r>
    </w:p>
    <w:p w14:paraId="0993646E" w14:textId="77777777" w:rsidR="00BC4958" w:rsidRDefault="00BC4958" w:rsidP="00BC4958">
      <w:pPr>
        <w:spacing w:after="120"/>
        <w:jc w:val="both"/>
      </w:pPr>
      <w:r>
        <w:t>It is also noted that unlicensed band operation may introduce some minor changes to the slot formats compared to licensed band operation. For example, due to LBT, i</w:t>
      </w:r>
      <w:r w:rsidRPr="00C8617E">
        <w:t>t should be possible to have short PUCCH at the beginning of UL portion in the case of UL-only or bi-directional UL slots.</w:t>
      </w:r>
    </w:p>
    <w:p w14:paraId="76808E86" w14:textId="0535BC3A" w:rsidR="00BC4958" w:rsidRPr="002C0588" w:rsidRDefault="00BC4958" w:rsidP="00BC4958">
      <w:pPr>
        <w:overflowPunct/>
        <w:autoSpaceDE/>
        <w:autoSpaceDN/>
        <w:adjustRightInd/>
        <w:spacing w:after="0"/>
        <w:textAlignment w:val="auto"/>
        <w:rPr>
          <w:rFonts w:eastAsia="MS Mincho"/>
          <w:b/>
          <w:i/>
          <w:lang w:eastAsia="ja-JP"/>
        </w:rPr>
      </w:pPr>
      <w:r>
        <w:rPr>
          <w:rFonts w:eastAsia="MS Mincho"/>
          <w:b/>
          <w:i/>
          <w:lang w:val="en-US" w:eastAsia="ja-JP"/>
        </w:rPr>
        <w:t xml:space="preserve">Observation </w:t>
      </w:r>
      <w:r w:rsidRPr="002C0588">
        <w:rPr>
          <w:rFonts w:eastAsia="MS Mincho"/>
          <w:b/>
          <w:i/>
          <w:lang w:val="en-US" w:eastAsia="ja-JP"/>
        </w:rPr>
        <w:t>1</w:t>
      </w:r>
      <w:r>
        <w:rPr>
          <w:rFonts w:eastAsia="MS Mincho"/>
          <w:b/>
          <w:i/>
          <w:lang w:val="en-US" w:eastAsia="ja-JP"/>
        </w:rPr>
        <w:t>:</w:t>
      </w:r>
      <w:r w:rsidRPr="002C0588">
        <w:rPr>
          <w:rFonts w:eastAsia="MS Mincho"/>
          <w:b/>
          <w:i/>
          <w:lang w:val="en-US" w:eastAsia="ja-JP"/>
        </w:rPr>
        <w:t xml:space="preserve"> </w:t>
      </w:r>
      <w:r w:rsidRPr="002C0588">
        <w:rPr>
          <w:rFonts w:eastAsia="MS Mincho"/>
          <w:i/>
          <w:lang w:val="en-US" w:eastAsia="ja-JP"/>
        </w:rPr>
        <w:t>Th</w:t>
      </w:r>
      <w:r w:rsidR="007F41A0">
        <w:rPr>
          <w:rFonts w:eastAsia="MS Mincho"/>
          <w:i/>
          <w:lang w:val="en-US" w:eastAsia="ja-JP"/>
        </w:rPr>
        <w:t>e th</w:t>
      </w:r>
      <w:r w:rsidRPr="002C0588">
        <w:rPr>
          <w:rFonts w:eastAsia="MS Mincho"/>
          <w:i/>
          <w:lang w:val="en-US" w:eastAsia="ja-JP"/>
        </w:rPr>
        <w:t xml:space="preserve">ree basic </w:t>
      </w:r>
      <w:r w:rsidR="007F41A0">
        <w:rPr>
          <w:rFonts w:eastAsia="MS Mincho"/>
          <w:i/>
          <w:lang w:val="en-US" w:eastAsia="ja-JP"/>
        </w:rPr>
        <w:t xml:space="preserve">NR </w:t>
      </w:r>
      <w:r w:rsidRPr="002C0588">
        <w:rPr>
          <w:rFonts w:eastAsia="MS Mincho"/>
          <w:i/>
          <w:lang w:val="en-US" w:eastAsia="ja-JP"/>
        </w:rPr>
        <w:t>slot types</w:t>
      </w:r>
      <w:r w:rsidR="00250E54">
        <w:rPr>
          <w:rFonts w:eastAsia="MS Mincho"/>
          <w:i/>
          <w:lang w:val="en-US" w:eastAsia="ja-JP"/>
        </w:rPr>
        <w:t xml:space="preserve"> - </w:t>
      </w:r>
      <w:r w:rsidRPr="002C0588">
        <w:rPr>
          <w:rFonts w:eastAsia="MS Mincho"/>
          <w:i/>
          <w:lang w:val="en-US" w:eastAsia="ja-JP"/>
        </w:rPr>
        <w:t xml:space="preserve">bi-directional slot, DL only slot and UL only slot </w:t>
      </w:r>
      <w:r w:rsidR="00F917FE">
        <w:rPr>
          <w:rFonts w:eastAsia="MS Mincho"/>
          <w:i/>
          <w:lang w:val="en-US" w:eastAsia="ja-JP"/>
        </w:rPr>
        <w:t xml:space="preserve">- </w:t>
      </w:r>
      <w:r w:rsidRPr="002C0588">
        <w:rPr>
          <w:rFonts w:eastAsia="MS Mincho"/>
          <w:i/>
          <w:lang w:val="en-US" w:eastAsia="ja-JP"/>
        </w:rPr>
        <w:t>can facilitate also NR unlicensed band operation.</w:t>
      </w:r>
      <w:r w:rsidRPr="002C0588">
        <w:rPr>
          <w:rFonts w:eastAsia="MS Mincho"/>
          <w:b/>
          <w:i/>
          <w:lang w:val="en-US" w:eastAsia="ja-JP"/>
        </w:rPr>
        <w:t xml:space="preserve"> </w:t>
      </w:r>
    </w:p>
    <w:p w14:paraId="3CE89E38" w14:textId="77777777" w:rsidR="00BC4958" w:rsidRDefault="00BC4958" w:rsidP="00BC4958">
      <w:pPr>
        <w:spacing w:after="120"/>
        <w:jc w:val="both"/>
      </w:pPr>
    </w:p>
    <w:p w14:paraId="430AA7C8" w14:textId="77777777"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 xml:space="preserve">When NR is applied on unlicensed band requiring contention based channel access procedure, it is beneficial that gNB or UE can swiftly occupy channel once the channel access procedure indicates the channel to be vacant. If gNB or UE waits for too long in self-deferral to align transmissions with slot boundary, more agile systems may occupy the channel in the meanwhile. </w:t>
      </w:r>
    </w:p>
    <w:p w14:paraId="0AD36A8B" w14:textId="77777777" w:rsidR="00BC4958" w:rsidRDefault="00BC4958" w:rsidP="00BC4958">
      <w:pPr>
        <w:overflowPunct/>
        <w:autoSpaceDE/>
        <w:autoSpaceDN/>
        <w:adjustRightInd/>
        <w:spacing w:after="0"/>
        <w:jc w:val="both"/>
        <w:textAlignment w:val="auto"/>
        <w:rPr>
          <w:rFonts w:eastAsia="MS Mincho"/>
          <w:lang w:eastAsia="ja-JP"/>
        </w:rPr>
      </w:pPr>
    </w:p>
    <w:p w14:paraId="6BAB0387" w14:textId="77777777"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 xml:space="preserve">There are a few options to occupy the channel in a swift manner: </w:t>
      </w:r>
    </w:p>
    <w:p w14:paraId="1AB33241" w14:textId="359E4869" w:rsidR="00BC4958" w:rsidRDefault="00BC4958" w:rsidP="00BC4958">
      <w:pPr>
        <w:pStyle w:val="ListParagraph"/>
        <w:numPr>
          <w:ilvl w:val="0"/>
          <w:numId w:val="31"/>
        </w:numPr>
        <w:jc w:val="both"/>
        <w:rPr>
          <w:rFonts w:eastAsia="MS Mincho"/>
          <w:lang w:val="en-US" w:eastAsia="ja-JP"/>
        </w:rPr>
      </w:pPr>
      <w:r>
        <w:rPr>
          <w:rFonts w:eastAsia="MS Mincho"/>
          <w:sz w:val="20"/>
          <w:szCs w:val="20"/>
          <w:lang w:val="en-GB" w:eastAsia="ja-JP"/>
        </w:rPr>
        <w:t>Time scale between the consecutive possible transmission starting positions is sufficiently short in light of the channel access procedure time scales determined e.g. in regulations.</w:t>
      </w:r>
      <w:r w:rsidR="000D0F89">
        <w:rPr>
          <w:rFonts w:eastAsia="MS Mincho"/>
          <w:sz w:val="20"/>
          <w:szCs w:val="20"/>
          <w:lang w:val="en-GB" w:eastAsia="ja-JP"/>
        </w:rPr>
        <w:t xml:space="preserve"> </w:t>
      </w:r>
      <w:r w:rsidR="007D33DA">
        <w:rPr>
          <w:rFonts w:eastAsia="MS Mincho"/>
          <w:sz w:val="20"/>
          <w:szCs w:val="20"/>
          <w:lang w:val="en-GB" w:eastAsia="ja-JP"/>
        </w:rPr>
        <w:t>Use of mini-slots as well as larger subcarrier spacing allow for this.</w:t>
      </w:r>
      <w:r>
        <w:rPr>
          <w:rFonts w:eastAsia="MS Mincho"/>
          <w:sz w:val="20"/>
          <w:szCs w:val="20"/>
          <w:lang w:val="en-GB" w:eastAsia="ja-JP"/>
        </w:rPr>
        <w:t xml:space="preserve">     </w:t>
      </w:r>
    </w:p>
    <w:p w14:paraId="679BA3C7" w14:textId="7982C154" w:rsidR="00BC4958" w:rsidRDefault="00BC4958" w:rsidP="00BC4958">
      <w:pPr>
        <w:pStyle w:val="ListParagraph"/>
        <w:numPr>
          <w:ilvl w:val="0"/>
          <w:numId w:val="31"/>
        </w:numPr>
        <w:jc w:val="both"/>
        <w:rPr>
          <w:rFonts w:eastAsia="MS Mincho"/>
          <w:lang w:val="en-US" w:eastAsia="ja-JP"/>
        </w:rPr>
      </w:pPr>
      <w:r w:rsidRPr="00836FE9">
        <w:rPr>
          <w:rFonts w:eastAsia="MS Mincho"/>
          <w:sz w:val="20"/>
          <w:szCs w:val="20"/>
          <w:lang w:val="en-GB" w:eastAsia="ja-JP"/>
        </w:rPr>
        <w:lastRenderedPageBreak/>
        <w:t xml:space="preserve">Slot timing is made floating. </w:t>
      </w:r>
      <w:r>
        <w:rPr>
          <w:rFonts w:eastAsia="MS Mincho"/>
          <w:sz w:val="20"/>
          <w:szCs w:val="20"/>
          <w:lang w:val="en-GB" w:eastAsia="ja-JP"/>
        </w:rPr>
        <w:t xml:space="preserve">This approach deviates </w:t>
      </w:r>
      <w:r w:rsidR="00F917FE">
        <w:rPr>
          <w:rFonts w:eastAsia="MS Mincho"/>
          <w:sz w:val="20"/>
          <w:szCs w:val="20"/>
          <w:lang w:val="en-GB" w:eastAsia="ja-JP"/>
        </w:rPr>
        <w:t xml:space="preserve">significantly </w:t>
      </w:r>
      <w:r>
        <w:rPr>
          <w:rFonts w:eastAsia="MS Mincho"/>
          <w:sz w:val="20"/>
          <w:szCs w:val="20"/>
          <w:lang w:val="en-GB" w:eastAsia="ja-JP"/>
        </w:rPr>
        <w:t>from the basic paradigm of frame based access and, hence, introduces complexity e.g. in multiplexing of periodic signals bound to the frame structure and in control signal timing.</w:t>
      </w:r>
    </w:p>
    <w:p w14:paraId="58E70406" w14:textId="3C999CCD" w:rsidR="00BC4958" w:rsidRPr="0028112E" w:rsidRDefault="00BC4958" w:rsidP="00BC4958">
      <w:pPr>
        <w:pStyle w:val="ListParagraph"/>
        <w:numPr>
          <w:ilvl w:val="0"/>
          <w:numId w:val="31"/>
        </w:numPr>
        <w:jc w:val="both"/>
        <w:rPr>
          <w:rFonts w:eastAsia="MS Mincho"/>
          <w:lang w:val="en-US" w:eastAsia="ja-JP"/>
        </w:rPr>
      </w:pPr>
      <w:r>
        <w:rPr>
          <w:rFonts w:eastAsia="MS Mincho"/>
          <w:sz w:val="20"/>
          <w:szCs w:val="20"/>
          <w:lang w:val="en-GB" w:eastAsia="ja-JP"/>
        </w:rPr>
        <w:t>gNB or UE transmits reservation signal from channel access to the next slot boundary. However, reservation signal is unnecessary overhead</w:t>
      </w:r>
      <w:r w:rsidR="007F41A0">
        <w:rPr>
          <w:rFonts w:eastAsia="MS Mincho"/>
          <w:sz w:val="20"/>
          <w:szCs w:val="20"/>
          <w:lang w:val="en-GB" w:eastAsia="ja-JP"/>
        </w:rPr>
        <w:t xml:space="preserve"> and will prevent other nodes from getting access to the channel</w:t>
      </w:r>
      <w:r>
        <w:rPr>
          <w:rFonts w:eastAsia="MS Mincho"/>
          <w:sz w:val="20"/>
          <w:szCs w:val="20"/>
          <w:lang w:val="en-GB" w:eastAsia="ja-JP"/>
        </w:rPr>
        <w:t>.</w:t>
      </w:r>
    </w:p>
    <w:p w14:paraId="31924840" w14:textId="77777777" w:rsidR="00BC4958" w:rsidRDefault="00BC4958" w:rsidP="00BC4958">
      <w:pPr>
        <w:overflowPunct/>
        <w:autoSpaceDE/>
        <w:autoSpaceDN/>
        <w:adjustRightInd/>
        <w:spacing w:after="0"/>
        <w:jc w:val="both"/>
        <w:textAlignment w:val="auto"/>
        <w:rPr>
          <w:rFonts w:eastAsia="MS Mincho"/>
          <w:lang w:eastAsia="ja-JP"/>
        </w:rPr>
      </w:pPr>
    </w:p>
    <w:p w14:paraId="53EA9292" w14:textId="412DD741"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Mini-slot</w:t>
      </w:r>
      <w:r w:rsidR="00EC61E4">
        <w:rPr>
          <w:rFonts w:eastAsia="MS Mincho"/>
          <w:lang w:eastAsia="ja-JP"/>
        </w:rPr>
        <w:t>s</w:t>
      </w:r>
      <w:r>
        <w:rPr>
          <w:rFonts w:eastAsia="MS Mincho"/>
          <w:lang w:eastAsia="ja-JP"/>
        </w:rPr>
        <w:t xml:space="preserve"> present an efficient way to reduce the time between the </w:t>
      </w:r>
      <w:r w:rsidR="00EC61E4">
        <w:rPr>
          <w:rFonts w:eastAsia="MS Mincho"/>
          <w:lang w:eastAsia="ja-JP"/>
        </w:rPr>
        <w:t xml:space="preserve">possible </w:t>
      </w:r>
      <w:r>
        <w:rPr>
          <w:rFonts w:eastAsia="MS Mincho"/>
          <w:lang w:eastAsia="ja-JP"/>
        </w:rPr>
        <w:t xml:space="preserve">consecutive transmission starting positions. However, more frequent transmission starting positions increase </w:t>
      </w:r>
      <w:r w:rsidR="007F41A0">
        <w:rPr>
          <w:rFonts w:eastAsia="MS Mincho"/>
          <w:lang w:eastAsia="ja-JP"/>
        </w:rPr>
        <w:t xml:space="preserve">DL </w:t>
      </w:r>
      <w:r>
        <w:rPr>
          <w:rFonts w:eastAsia="MS Mincho"/>
          <w:lang w:eastAsia="ja-JP"/>
        </w:rPr>
        <w:t xml:space="preserve">control channel blind decoding burden on the UE side and reasonable trade-off between the </w:t>
      </w:r>
      <w:r w:rsidR="007F41A0">
        <w:rPr>
          <w:rFonts w:eastAsia="MS Mincho"/>
          <w:lang w:eastAsia="ja-JP"/>
        </w:rPr>
        <w:t xml:space="preserve">DL </w:t>
      </w:r>
      <w:r>
        <w:rPr>
          <w:rFonts w:eastAsia="MS Mincho"/>
          <w:lang w:eastAsia="ja-JP"/>
        </w:rPr>
        <w:t xml:space="preserve">control channel decoding burden and frequency of transmission starting positions is needed. The benefit from having transmission starting position intervals in the order of </w:t>
      </w:r>
      <w:r w:rsidR="007F41A0">
        <w:rPr>
          <w:rFonts w:eastAsia="MS Mincho"/>
          <w:lang w:eastAsia="ja-JP"/>
        </w:rPr>
        <w:t xml:space="preserve">the </w:t>
      </w:r>
      <w:r>
        <w:rPr>
          <w:rFonts w:eastAsia="MS Mincho"/>
          <w:lang w:eastAsia="ja-JP"/>
        </w:rPr>
        <w:t>Clear Channel Assessment observation time (9us – 20us) is unclear. Instead</w:t>
      </w:r>
      <w:r w:rsidR="000B1D79">
        <w:rPr>
          <w:rFonts w:eastAsia="MS Mincho"/>
          <w:lang w:eastAsia="ja-JP"/>
        </w:rPr>
        <w:t>,</w:t>
      </w:r>
      <w:r>
        <w:rPr>
          <w:rFonts w:eastAsia="MS Mincho"/>
          <w:lang w:eastAsia="ja-JP"/>
        </w:rPr>
        <w:t xml:space="preserve"> transmission starting position intervals that are roughly </w:t>
      </w:r>
      <w:r w:rsidR="000B1D79">
        <w:rPr>
          <w:rFonts w:eastAsia="MS Mincho"/>
          <w:lang w:eastAsia="ja-JP"/>
        </w:rPr>
        <w:t>i</w:t>
      </w:r>
      <w:r>
        <w:rPr>
          <w:rFonts w:eastAsia="MS Mincho"/>
          <w:lang w:eastAsia="ja-JP"/>
        </w:rPr>
        <w:t>n order of magnitude longer than CCA observation time could be investigated. It can be noted that the slot duration is already in that order of magnitude with a large subcarrier spacing, e.g. 120 kHz</w:t>
      </w:r>
      <w:r>
        <w:rPr>
          <w:bCs/>
        </w:rPr>
        <w:t xml:space="preserve">. </w:t>
      </w:r>
      <w:r>
        <w:rPr>
          <w:bCs/>
          <w:lang w:val="en-US"/>
        </w:rPr>
        <w:t xml:space="preserve">However, when operating with smaller subcarrier spacing, e.g. 30 kHz, mini-slot may provide a reasonable option for increasing the number of potential transmission starting positions </w:t>
      </w:r>
      <w:r w:rsidR="00156DC3">
        <w:rPr>
          <w:bCs/>
          <w:lang w:val="en-US"/>
        </w:rPr>
        <w:t>i</w:t>
      </w:r>
      <w:r>
        <w:rPr>
          <w:bCs/>
          <w:lang w:val="en-US"/>
        </w:rPr>
        <w:t>n unlicensed band operation.</w:t>
      </w:r>
      <w:r>
        <w:rPr>
          <w:rFonts w:eastAsia="MS Mincho"/>
          <w:lang w:eastAsia="ja-JP"/>
        </w:rPr>
        <w:t xml:space="preserve"> </w:t>
      </w:r>
    </w:p>
    <w:p w14:paraId="6905C447" w14:textId="77777777" w:rsidR="00BC4958" w:rsidRDefault="00BC4958" w:rsidP="00BC4958">
      <w:pPr>
        <w:spacing w:after="0"/>
        <w:jc w:val="both"/>
        <w:rPr>
          <w:b/>
          <w:lang w:val="en-US" w:eastAsia="x-none"/>
        </w:rPr>
      </w:pPr>
    </w:p>
    <w:p w14:paraId="1D47BE72" w14:textId="453357A1" w:rsidR="00BC4958" w:rsidRPr="00EF58AE" w:rsidRDefault="00BC4958" w:rsidP="00BC4958">
      <w:pPr>
        <w:spacing w:after="0"/>
        <w:jc w:val="both"/>
        <w:rPr>
          <w:i/>
          <w:lang w:val="en-US"/>
        </w:rPr>
      </w:pPr>
      <w:r w:rsidRPr="002C0588">
        <w:rPr>
          <w:b/>
          <w:lang w:val="en-US" w:eastAsia="x-none"/>
        </w:rPr>
        <w:t xml:space="preserve">Proposal </w:t>
      </w:r>
      <w:r w:rsidR="002C2600">
        <w:rPr>
          <w:b/>
          <w:lang w:val="en-US" w:eastAsia="x-none"/>
        </w:rPr>
        <w:t>5</w:t>
      </w:r>
      <w:r w:rsidRPr="00953AB0">
        <w:rPr>
          <w:b/>
          <w:i/>
          <w:lang w:val="en-US" w:eastAsia="x-none"/>
        </w:rPr>
        <w:t xml:space="preserve">: </w:t>
      </w:r>
      <w:r w:rsidRPr="00EF58AE">
        <w:rPr>
          <w:i/>
          <w:lang w:val="en-US" w:eastAsia="x-none"/>
        </w:rPr>
        <w:t xml:space="preserve">NR Unlicensed band operation can be based on fixed frame timing and building blocks defined in </w:t>
      </w:r>
      <w:r>
        <w:rPr>
          <w:i/>
          <w:lang w:val="en-US" w:eastAsia="x-none"/>
        </w:rPr>
        <w:t>NR Rel-15</w:t>
      </w:r>
      <w:r w:rsidR="00156DC3">
        <w:rPr>
          <w:i/>
          <w:lang w:val="en-US" w:eastAsia="x-none"/>
        </w:rPr>
        <w:t>.</w:t>
      </w:r>
    </w:p>
    <w:p w14:paraId="6461EF68" w14:textId="77777777" w:rsidR="00BC4958" w:rsidRDefault="00BC4958" w:rsidP="00BC4958">
      <w:pPr>
        <w:overflowPunct/>
        <w:autoSpaceDE/>
        <w:autoSpaceDN/>
        <w:adjustRightInd/>
        <w:spacing w:after="0"/>
        <w:jc w:val="both"/>
        <w:textAlignment w:val="auto"/>
        <w:rPr>
          <w:rFonts w:eastAsia="MS Mincho"/>
          <w:lang w:eastAsia="ja-JP"/>
        </w:rPr>
      </w:pPr>
      <w:r>
        <w:rPr>
          <w:rFonts w:eastAsia="MS Mincho"/>
          <w:lang w:eastAsia="ja-JP"/>
        </w:rPr>
        <w:t xml:space="preserve">  </w:t>
      </w:r>
    </w:p>
    <w:p w14:paraId="1C2A5A60" w14:textId="02933DB4" w:rsidR="00BC4958" w:rsidRPr="00C53569" w:rsidRDefault="00BC4958" w:rsidP="00BC4958">
      <w:pPr>
        <w:rPr>
          <w:rFonts w:ascii="Calibri" w:hAnsi="Calibri"/>
          <w:sz w:val="22"/>
          <w:szCs w:val="22"/>
          <w:lang w:val="en-US"/>
        </w:rPr>
      </w:pPr>
      <w:r w:rsidRPr="00C53569">
        <w:rPr>
          <w:b/>
          <w:bCs/>
        </w:rPr>
        <w:t xml:space="preserve">Observation </w:t>
      </w:r>
      <w:r>
        <w:rPr>
          <w:b/>
          <w:bCs/>
        </w:rPr>
        <w:t>2</w:t>
      </w:r>
      <w:r w:rsidRPr="00C53569">
        <w:t xml:space="preserve">: </w:t>
      </w:r>
      <w:r w:rsidRPr="00C53569">
        <w:rPr>
          <w:i/>
          <w:iCs/>
        </w:rPr>
        <w:t>Mini-slot provides a way to reduce the time between the consecutive possible transmission starting positions when operating on unlicensed band</w:t>
      </w:r>
      <w:r w:rsidR="0002046D">
        <w:rPr>
          <w:i/>
          <w:iCs/>
        </w:rPr>
        <w:t>.</w:t>
      </w:r>
    </w:p>
    <w:p w14:paraId="1FD9D671" w14:textId="16A7B17B" w:rsidR="00BC4958" w:rsidRDefault="00BC4958" w:rsidP="00BC4958">
      <w:pPr>
        <w:spacing w:after="120"/>
        <w:jc w:val="both"/>
      </w:pPr>
      <w:r>
        <w:t>When gNB is contending for channel access on unlicensed band, gNB needs to have a mini-slot or slot ready for transmission, but it does not know when it can access channel and transmit the prepared mini-slot/slot. If mini-slot structure depends on the time, e.g. in terms of scrambling or pilot positions,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mini-slots, which requires further studies. Also</w:t>
      </w:r>
      <w:r w:rsidR="00166205">
        <w:t xml:space="preserve">, </w:t>
      </w:r>
      <w:r>
        <w:t>uncompromised inter-cell interference randomization via scrambling may be needed in some scenarios, implying that the time dependency/independency of mini-slot structure could be a configurable option</w:t>
      </w:r>
      <w:r w:rsidR="007F41A0">
        <w:t xml:space="preserve"> or would only be applied for the mini-slots at the beginning of the TxOP</w:t>
      </w:r>
      <w:r>
        <w:t>.</w:t>
      </w:r>
    </w:p>
    <w:p w14:paraId="03045E0F" w14:textId="597B4C65" w:rsidR="00BC4958" w:rsidRDefault="00BC4958" w:rsidP="00BC4958">
      <w:pPr>
        <w:spacing w:after="120"/>
        <w:jc w:val="both"/>
        <w:rPr>
          <w:i/>
        </w:rPr>
      </w:pPr>
      <w:r>
        <w:rPr>
          <w:b/>
        </w:rPr>
        <w:t xml:space="preserve">Proposal </w:t>
      </w:r>
      <w:r w:rsidR="002C2600">
        <w:rPr>
          <w:b/>
        </w:rPr>
        <w:t>6</w:t>
      </w:r>
      <w:r>
        <w:t xml:space="preserve">: </w:t>
      </w:r>
      <w:r>
        <w:rPr>
          <w:i/>
        </w:rPr>
        <w:t xml:space="preserve">Possibilities for mini-slot structure independent from time are investigated.  </w:t>
      </w:r>
    </w:p>
    <w:p w14:paraId="599910FB" w14:textId="77777777" w:rsidR="00BC4958" w:rsidRDefault="00BC4958" w:rsidP="00BC4958">
      <w:pPr>
        <w:spacing w:after="0"/>
        <w:jc w:val="both"/>
        <w:rPr>
          <w:i/>
        </w:rPr>
      </w:pPr>
    </w:p>
    <w:p w14:paraId="6280D6EF" w14:textId="4AAA50C6" w:rsidR="00BC4958" w:rsidRPr="00992851" w:rsidRDefault="00BC4958" w:rsidP="00BC4958">
      <w:pPr>
        <w:pStyle w:val="Heading2"/>
        <w:rPr>
          <w:sz w:val="28"/>
          <w:szCs w:val="28"/>
        </w:rPr>
      </w:pPr>
      <w:r w:rsidRPr="00992851">
        <w:rPr>
          <w:sz w:val="28"/>
          <w:szCs w:val="28"/>
          <w:lang w:eastAsia="zh-CN"/>
        </w:rPr>
        <w:t>3</w:t>
      </w:r>
      <w:r w:rsidRPr="00992851">
        <w:rPr>
          <w:sz w:val="28"/>
          <w:szCs w:val="28"/>
        </w:rPr>
        <w:t>.</w:t>
      </w:r>
      <w:r w:rsidRPr="00992851">
        <w:rPr>
          <w:sz w:val="28"/>
          <w:szCs w:val="28"/>
          <w:lang w:eastAsia="zh-CN"/>
        </w:rPr>
        <w:t>2</w:t>
      </w:r>
      <w:r w:rsidRPr="006276B8">
        <w:rPr>
          <w:sz w:val="28"/>
        </w:rPr>
        <w:tab/>
      </w:r>
      <w:r w:rsidRPr="00992851">
        <w:rPr>
          <w:sz w:val="28"/>
          <w:szCs w:val="28"/>
        </w:rPr>
        <w:t>HARQ</w:t>
      </w:r>
      <w:r w:rsidR="00FD1E00" w:rsidRPr="00992851">
        <w:rPr>
          <w:sz w:val="28"/>
          <w:szCs w:val="28"/>
        </w:rPr>
        <w:t xml:space="preserve"> feedback</w:t>
      </w:r>
    </w:p>
    <w:p w14:paraId="5ABBF11E" w14:textId="3604F146" w:rsidR="00FD1E00" w:rsidRDefault="00FD1E00" w:rsidP="00BC4958">
      <w:pPr>
        <w:keepNext/>
        <w:spacing w:after="0"/>
        <w:jc w:val="both"/>
      </w:pPr>
      <w:r>
        <w:t xml:space="preserve">NR unlicensed SI will address architecture scenarios where NR LAA cell connects with LTE anchor cell on licensed band </w:t>
      </w:r>
      <w:r w:rsidR="00300C1D">
        <w:t xml:space="preserve">using Dual-Connectivity </w:t>
      </w:r>
      <w:r>
        <w:t>or NR cell operates standalone in unlicensed spectrum. In such cases it is not possible to transmit HARQ feedback via licensed band</w:t>
      </w:r>
      <w:r w:rsidR="00656306">
        <w:t>,</w:t>
      </w:r>
      <w:r>
        <w:t xml:space="preserve"> and HARQ feedback needs to be transmitted over unlicensed spectrum. </w:t>
      </w:r>
    </w:p>
    <w:p w14:paraId="65B26285" w14:textId="6F5CEB4E" w:rsidR="00FD1E00" w:rsidRDefault="00FD1E00" w:rsidP="00BC4958">
      <w:pPr>
        <w:keepNext/>
        <w:spacing w:after="0"/>
        <w:jc w:val="both"/>
      </w:pPr>
      <w:r>
        <w:t xml:space="preserve"> </w:t>
      </w:r>
    </w:p>
    <w:p w14:paraId="5371EF71" w14:textId="77777777" w:rsidR="00BC4958" w:rsidRDefault="00BC4958" w:rsidP="00BC4958">
      <w:pPr>
        <w:keepNext/>
        <w:spacing w:after="0"/>
        <w:jc w:val="both"/>
      </w:pPr>
      <w:r w:rsidRPr="00C465B3">
        <w:t xml:space="preserve">Flexible HARQ feedback determination &amp; timing being defined in NR </w:t>
      </w:r>
      <w:r>
        <w:t>Release 15 forms</w:t>
      </w:r>
      <w:r w:rsidRPr="00C465B3">
        <w:t xml:space="preserve"> the natural baseline for HARQ feedback in NR unlicensed. It has</w:t>
      </w:r>
      <w:r>
        <w:t xml:space="preserve"> </w:t>
      </w:r>
    </w:p>
    <w:p w14:paraId="54FB9A3E" w14:textId="77777777" w:rsidR="00BC4958" w:rsidRPr="00C465B3" w:rsidRDefault="00BC4958" w:rsidP="00BC4958">
      <w:pPr>
        <w:pStyle w:val="ListParagraph"/>
        <w:keepNext/>
        <w:numPr>
          <w:ilvl w:val="0"/>
          <w:numId w:val="19"/>
        </w:numPr>
        <w:jc w:val="both"/>
        <w:rPr>
          <w:sz w:val="20"/>
          <w:lang w:val="en-US"/>
        </w:rPr>
      </w:pPr>
      <w:r w:rsidRPr="00C465B3">
        <w:rPr>
          <w:sz w:val="20"/>
          <w:lang w:val="en-US"/>
        </w:rPr>
        <w:t>inbuilt support for highly flexible TDD configurations</w:t>
      </w:r>
      <w:r>
        <w:rPr>
          <w:sz w:val="20"/>
          <w:lang w:val="en-US"/>
        </w:rPr>
        <w:t>,</w:t>
      </w:r>
      <w:r w:rsidRPr="00C465B3">
        <w:rPr>
          <w:sz w:val="20"/>
          <w:lang w:val="en-US"/>
        </w:rPr>
        <w:t xml:space="preserve"> and</w:t>
      </w:r>
      <w:r>
        <w:rPr>
          <w:sz w:val="20"/>
          <w:lang w:val="en-US"/>
        </w:rPr>
        <w:t xml:space="preserve"> </w:t>
      </w:r>
    </w:p>
    <w:p w14:paraId="53590E58" w14:textId="77777777" w:rsidR="00BC4958" w:rsidRPr="00C465B3" w:rsidRDefault="00BC4958" w:rsidP="00BC4958">
      <w:pPr>
        <w:pStyle w:val="ListParagraph"/>
        <w:keepNext/>
        <w:numPr>
          <w:ilvl w:val="0"/>
          <w:numId w:val="19"/>
        </w:numPr>
        <w:jc w:val="both"/>
        <w:rPr>
          <w:lang w:val="en-US"/>
        </w:rPr>
      </w:pPr>
      <w:r w:rsidRPr="00C465B3">
        <w:rPr>
          <w:sz w:val="20"/>
          <w:lang w:val="en-US"/>
        </w:rPr>
        <w:t>Support for self-contained operation (depending on the UE capability).</w:t>
      </w:r>
    </w:p>
    <w:p w14:paraId="753E8297" w14:textId="46A84706" w:rsidR="00BC4958" w:rsidRDefault="00BC4958" w:rsidP="00BC4958">
      <w:pPr>
        <w:keepNext/>
        <w:jc w:val="both"/>
        <w:rPr>
          <w:lang w:val="en-US"/>
        </w:rPr>
      </w:pPr>
      <w:r>
        <w:rPr>
          <w:lang w:val="en-US"/>
        </w:rPr>
        <w:t>On the other hand, when operating in NR Unlicensed band scenario</w:t>
      </w:r>
      <w:r w:rsidR="002201EA">
        <w:rPr>
          <w:lang w:val="en-US"/>
        </w:rPr>
        <w:t>, channel contention creates additional challenges: channel contention may delay</w:t>
      </w:r>
      <w:r w:rsidR="00FD1E00">
        <w:rPr>
          <w:lang w:val="en-US"/>
        </w:rPr>
        <w:t xml:space="preserve"> HARQ feedback </w:t>
      </w:r>
      <w:r w:rsidR="002201EA">
        <w:rPr>
          <w:lang w:val="en-US"/>
        </w:rPr>
        <w:t>unpredictably</w:t>
      </w:r>
      <w:r w:rsidR="00656306">
        <w:rPr>
          <w:lang w:val="en-US"/>
        </w:rPr>
        <w:t>,</w:t>
      </w:r>
      <w:r w:rsidR="002201EA">
        <w:rPr>
          <w:lang w:val="en-US"/>
        </w:rPr>
        <w:t xml:space="preserve"> and hidden node problem may cause occasional </w:t>
      </w:r>
      <w:r w:rsidR="00FD1E00">
        <w:rPr>
          <w:lang w:val="en-US"/>
        </w:rPr>
        <w:t>HARQ feedback detection failures</w:t>
      </w:r>
      <w:r w:rsidR="002201EA">
        <w:rPr>
          <w:lang w:val="en-US"/>
        </w:rPr>
        <w:t>.</w:t>
      </w:r>
      <w:r w:rsidRPr="00C465B3">
        <w:rPr>
          <w:lang w:val="en-US"/>
        </w:rPr>
        <w:t xml:space="preserve"> </w:t>
      </w:r>
      <w:r w:rsidR="00FD1E00">
        <w:rPr>
          <w:lang w:val="en-US"/>
        </w:rPr>
        <w:t xml:space="preserve">We see that </w:t>
      </w:r>
      <w:r w:rsidRPr="00C465B3">
        <w:rPr>
          <w:lang w:val="en-US"/>
        </w:rPr>
        <w:t>l</w:t>
      </w:r>
      <w:r>
        <w:rPr>
          <w:lang w:val="en-US"/>
        </w:rPr>
        <w:t>atency</w:t>
      </w:r>
      <w:r w:rsidR="00FD1E00">
        <w:rPr>
          <w:lang w:val="en-US"/>
        </w:rPr>
        <w:t xml:space="preserve"> jitter</w:t>
      </w:r>
      <w:r>
        <w:rPr>
          <w:lang w:val="en-US"/>
        </w:rPr>
        <w:t xml:space="preserve"> and system complexity could</w:t>
      </w:r>
      <w:r w:rsidRPr="00C465B3">
        <w:rPr>
          <w:lang w:val="en-US"/>
        </w:rPr>
        <w:t xml:space="preserve"> be minimized if all HARQ feedback can be transmitted in the same shared COT as the associated PDSCHs</w:t>
      </w:r>
      <w:r w:rsidR="0054044B">
        <w:rPr>
          <w:lang w:val="en-US"/>
        </w:rPr>
        <w:t xml:space="preserve"> as channel is likely vacant immediately after a DL burst</w:t>
      </w:r>
      <w:r w:rsidRPr="00C465B3">
        <w:rPr>
          <w:lang w:val="en-US"/>
        </w:rPr>
        <w:t>. This can be seen as a self-contained COT (c.f. self-contained slot).</w:t>
      </w:r>
      <w:r>
        <w:rPr>
          <w:lang w:val="en-US"/>
        </w:rPr>
        <w:t xml:space="preserve"> The principle of the self-contained COT is shown in Figure 1. We think that NR unlicensed band study item should try to find solutions to support self-contained COT with reasonable UE complexity.</w:t>
      </w:r>
      <w:r w:rsidR="0054044B">
        <w:rPr>
          <w:lang w:val="en-US"/>
        </w:rPr>
        <w:t xml:space="preserve"> We also see that self-contained COT imposes aggressive processing time requirements to UE, </w:t>
      </w:r>
      <w:r w:rsidR="00C60237">
        <w:rPr>
          <w:lang w:val="en-US"/>
        </w:rPr>
        <w:t xml:space="preserve">and we think that </w:t>
      </w:r>
      <w:r w:rsidR="0054044B">
        <w:rPr>
          <w:lang w:val="en-US"/>
        </w:rPr>
        <w:t>also UEs with more modest processing capabilities</w:t>
      </w:r>
      <w:r w:rsidR="00DC23A1">
        <w:rPr>
          <w:lang w:val="en-US"/>
        </w:rPr>
        <w:t xml:space="preserve"> </w:t>
      </w:r>
      <w:r w:rsidR="00C60237">
        <w:rPr>
          <w:lang w:val="en-US"/>
        </w:rPr>
        <w:t>should be considered</w:t>
      </w:r>
      <w:r w:rsidR="0054044B">
        <w:rPr>
          <w:lang w:val="en-US"/>
        </w:rPr>
        <w:t>. Hence, a preferred solution should be able to accommodate both self-contained COT operation as well as HARQ feedback with more relaxed timing.</w:t>
      </w:r>
    </w:p>
    <w:p w14:paraId="7A24CDB8" w14:textId="1A7B959D" w:rsidR="00BC4958" w:rsidRDefault="00BC4958" w:rsidP="00BC4958">
      <w:pPr>
        <w:spacing w:after="0"/>
        <w:jc w:val="both"/>
        <w:rPr>
          <w:i/>
          <w:lang w:val="en-US" w:eastAsia="x-none"/>
        </w:rPr>
      </w:pPr>
      <w:r w:rsidRPr="00953AB0">
        <w:rPr>
          <w:b/>
          <w:i/>
          <w:lang w:val="en-US" w:eastAsia="x-none"/>
        </w:rPr>
        <w:t xml:space="preserve">Proposal </w:t>
      </w:r>
      <w:r w:rsidR="002C2600">
        <w:rPr>
          <w:b/>
          <w:i/>
          <w:lang w:val="en-US" w:eastAsia="x-none"/>
        </w:rPr>
        <w:t>7</w:t>
      </w:r>
      <w:r w:rsidRPr="00953AB0">
        <w:rPr>
          <w:b/>
          <w:i/>
          <w:lang w:val="en-US" w:eastAsia="x-none"/>
        </w:rPr>
        <w:t xml:space="preserve">: </w:t>
      </w:r>
      <w:r w:rsidRPr="00EF58AE">
        <w:rPr>
          <w:i/>
          <w:lang w:val="en-US" w:eastAsia="x-none"/>
        </w:rPr>
        <w:t>Strive for a solution where all HARQ-ACK feedback is transmitted within in the same shared COT as the associated PDSCHs</w:t>
      </w:r>
    </w:p>
    <w:p w14:paraId="00BCDE10" w14:textId="77777777" w:rsidR="00BC4958" w:rsidRPr="00C465B3" w:rsidRDefault="00BC4958" w:rsidP="00BC4958">
      <w:pPr>
        <w:pStyle w:val="ListParagraph"/>
        <w:keepNext/>
        <w:ind w:left="1004" w:hanging="1004"/>
        <w:jc w:val="center"/>
        <w:rPr>
          <w:lang w:val="en-US"/>
        </w:rPr>
      </w:pPr>
      <w:r w:rsidRPr="00C465B3">
        <w:rPr>
          <w:noProof/>
          <w:lang w:val="en-US"/>
        </w:rPr>
        <w:lastRenderedPageBreak/>
        <w:drawing>
          <wp:inline distT="0" distB="0" distL="0" distR="0" wp14:anchorId="67D307D9" wp14:editId="25E110B6">
            <wp:extent cx="6120765" cy="1052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052944"/>
                    </a:xfrm>
                    <a:prstGeom prst="rect">
                      <a:avLst/>
                    </a:prstGeom>
                    <a:noFill/>
                    <a:ln>
                      <a:noFill/>
                    </a:ln>
                  </pic:spPr>
                </pic:pic>
              </a:graphicData>
            </a:graphic>
          </wp:inline>
        </w:drawing>
      </w:r>
    </w:p>
    <w:p w14:paraId="689FC0A3" w14:textId="77777777" w:rsidR="00BC4958" w:rsidRDefault="00BC4958" w:rsidP="00BC4958">
      <w:pPr>
        <w:pStyle w:val="Caption"/>
        <w:jc w:val="center"/>
        <w:rPr>
          <w:i/>
        </w:rPr>
      </w:pPr>
      <w:r>
        <w:t xml:space="preserve">Figure </w:t>
      </w:r>
      <w:r>
        <w:fldChar w:fldCharType="begin"/>
      </w:r>
      <w:r>
        <w:instrText xml:space="preserve"> SEQ Figure \* ARABIC </w:instrText>
      </w:r>
      <w:r>
        <w:fldChar w:fldCharType="separate"/>
      </w:r>
      <w:r>
        <w:rPr>
          <w:noProof/>
        </w:rPr>
        <w:t>1</w:t>
      </w:r>
      <w:r>
        <w:fldChar w:fldCharType="end"/>
      </w:r>
      <w:r>
        <w:t>. Principle of the self-contained COT.</w:t>
      </w:r>
    </w:p>
    <w:p w14:paraId="53AE093A" w14:textId="77777777" w:rsidR="00BC4958" w:rsidRDefault="00BC4958" w:rsidP="00BC4958">
      <w:pPr>
        <w:spacing w:after="0"/>
        <w:jc w:val="both"/>
        <w:rPr>
          <w:i/>
        </w:rPr>
      </w:pPr>
    </w:p>
    <w:p w14:paraId="56A4DD78" w14:textId="39DE44E2" w:rsidR="00BC4958" w:rsidRPr="00C465B3" w:rsidRDefault="0054044B" w:rsidP="00BC4958">
      <w:pPr>
        <w:spacing w:after="0"/>
        <w:jc w:val="both"/>
        <w:rPr>
          <w:lang w:val="en-US"/>
        </w:rPr>
      </w:pPr>
      <w:r>
        <w:rPr>
          <w:lang w:val="en-US"/>
        </w:rPr>
        <w:t>On unlicensed band, t</w:t>
      </w:r>
      <w:r w:rsidR="00BC4958" w:rsidRPr="00C465B3">
        <w:rPr>
          <w:lang w:val="en-US"/>
        </w:rPr>
        <w:t xml:space="preserve">here is </w:t>
      </w:r>
      <w:r>
        <w:rPr>
          <w:lang w:val="en-US"/>
        </w:rPr>
        <w:t xml:space="preserve">always </w:t>
      </w:r>
      <w:r w:rsidR="00BC4958" w:rsidRPr="00C465B3">
        <w:rPr>
          <w:lang w:val="en-US"/>
        </w:rPr>
        <w:t>risk that HARQ feedback transmission is blocked by UE LBT (if UE LBT is required for HARQ feedback) or corrupted by hidden node transmission starting during PUCCH. To efficiently recover</w:t>
      </w:r>
      <w:r>
        <w:rPr>
          <w:lang w:val="en-US"/>
        </w:rPr>
        <w:t xml:space="preserve"> from such error cases</w:t>
      </w:r>
      <w:r w:rsidR="00BC4958" w:rsidRPr="00C465B3">
        <w:rPr>
          <w:lang w:val="en-US"/>
        </w:rPr>
        <w:t xml:space="preserve">, </w:t>
      </w:r>
      <w:r>
        <w:rPr>
          <w:lang w:val="en-US"/>
        </w:rPr>
        <w:t xml:space="preserve">we see that a fallback mechanism offering a second opportunity for HARQ feedback transmission is needed. </w:t>
      </w:r>
      <w:r w:rsidR="009F2A71">
        <w:rPr>
          <w:lang w:val="en-US"/>
        </w:rPr>
        <w:t xml:space="preserve">HARQ feedback pulling </w:t>
      </w:r>
      <w:r w:rsidR="00BC4958" w:rsidRPr="00C465B3">
        <w:rPr>
          <w:lang w:val="en-US"/>
        </w:rPr>
        <w:t xml:space="preserve">mechanism </w:t>
      </w:r>
      <w:r w:rsidR="009F2A71">
        <w:rPr>
          <w:lang w:val="en-US"/>
        </w:rPr>
        <w:t>can be sufficient</w:t>
      </w:r>
      <w:r w:rsidR="006D09B3">
        <w:rPr>
          <w:lang w:val="en-US"/>
        </w:rPr>
        <w:t>ly</w:t>
      </w:r>
      <w:r w:rsidR="009F2A71">
        <w:rPr>
          <w:lang w:val="en-US"/>
        </w:rPr>
        <w:t xml:space="preserve"> flexible and robust as such fallback and, hence, we see that a mechanism </w:t>
      </w:r>
      <w:r w:rsidR="00BC4958" w:rsidRPr="00C465B3">
        <w:rPr>
          <w:lang w:val="en-US"/>
        </w:rPr>
        <w:t xml:space="preserve">for gNB to pull HARQ feedback from UE </w:t>
      </w:r>
      <w:r w:rsidR="009F2A71">
        <w:rPr>
          <w:lang w:val="en-US"/>
        </w:rPr>
        <w:t>should be investigated during SI</w:t>
      </w:r>
      <w:r w:rsidR="00BC4958">
        <w:rPr>
          <w:lang w:val="en-US"/>
        </w:rPr>
        <w:t>.</w:t>
      </w:r>
    </w:p>
    <w:p w14:paraId="0DD137E9" w14:textId="77777777" w:rsidR="00BC4958" w:rsidRPr="00EF58AE" w:rsidRDefault="00BC4958" w:rsidP="00BC4958">
      <w:pPr>
        <w:spacing w:after="0"/>
        <w:jc w:val="both"/>
        <w:rPr>
          <w:i/>
          <w:lang w:val="en-US" w:eastAsia="x-none"/>
        </w:rPr>
      </w:pPr>
    </w:p>
    <w:p w14:paraId="2E5AAE07" w14:textId="0BD477EB" w:rsidR="00BC4958" w:rsidRPr="00EF58AE" w:rsidRDefault="00BC4958" w:rsidP="00BC4958">
      <w:pPr>
        <w:spacing w:after="0"/>
        <w:jc w:val="both"/>
        <w:rPr>
          <w:i/>
          <w:lang w:val="en-US"/>
        </w:rPr>
      </w:pPr>
      <w:r w:rsidRPr="00953AB0">
        <w:rPr>
          <w:b/>
          <w:i/>
          <w:lang w:val="en-US" w:eastAsia="x-none"/>
        </w:rPr>
        <w:t xml:space="preserve">Proposal </w:t>
      </w:r>
      <w:r w:rsidR="002C2600">
        <w:rPr>
          <w:b/>
          <w:i/>
          <w:lang w:val="en-US" w:eastAsia="x-none"/>
        </w:rPr>
        <w:t>8</w:t>
      </w:r>
      <w:r w:rsidRPr="00953AB0">
        <w:rPr>
          <w:b/>
          <w:i/>
          <w:lang w:val="en-US" w:eastAsia="x-none"/>
        </w:rPr>
        <w:t xml:space="preserve">: </w:t>
      </w:r>
      <w:r w:rsidRPr="00EF58AE">
        <w:rPr>
          <w:i/>
          <w:lang w:val="en-US" w:eastAsia="x-none"/>
        </w:rPr>
        <w:t>Support a mechanism for gNB to pull HARQ-ACK feedback from UE</w:t>
      </w:r>
    </w:p>
    <w:p w14:paraId="62C2B8EF" w14:textId="77777777" w:rsidR="00EF58AE" w:rsidRDefault="00EF58AE" w:rsidP="00456C0F">
      <w:pPr>
        <w:spacing w:after="0"/>
        <w:jc w:val="both"/>
        <w:rPr>
          <w:i/>
        </w:rPr>
      </w:pPr>
    </w:p>
    <w:p w14:paraId="08F099EF" w14:textId="05B03402" w:rsidR="00456C0F" w:rsidRPr="001F28AA" w:rsidRDefault="00456C0F" w:rsidP="00456C0F">
      <w:pPr>
        <w:pStyle w:val="Heading1"/>
      </w:pPr>
      <w:r>
        <w:rPr>
          <w:color w:val="000000"/>
        </w:rPr>
        <w:t>4</w:t>
      </w:r>
      <w:r w:rsidRPr="00A51522">
        <w:rPr>
          <w:color w:val="000000"/>
        </w:rPr>
        <w:tab/>
      </w:r>
      <w:r w:rsidR="0075660B">
        <w:rPr>
          <w:color w:val="000000"/>
        </w:rPr>
        <w:t>Wideband operation</w:t>
      </w:r>
      <w:r w:rsidR="00F200EF">
        <w:rPr>
          <w:color w:val="000000"/>
        </w:rPr>
        <w:t xml:space="preserve"> </w:t>
      </w:r>
    </w:p>
    <w:p w14:paraId="61E06ED2" w14:textId="09A6EA47" w:rsidR="00A43D85" w:rsidRDefault="00176F1E" w:rsidP="00286AE7">
      <w:pPr>
        <w:spacing w:after="0"/>
        <w:jc w:val="both"/>
      </w:pPr>
      <w:r>
        <w:t>There are several wide unlicensed bands</w:t>
      </w:r>
      <w:r w:rsidR="00A00CA5">
        <w:t xml:space="preserve"> and even </w:t>
      </w:r>
      <w:r w:rsidR="0001262C">
        <w:t xml:space="preserve">a </w:t>
      </w:r>
      <w:r w:rsidR="00A00CA5">
        <w:t xml:space="preserve">single gNB or </w:t>
      </w:r>
      <w:r w:rsidR="0001262C">
        <w:t xml:space="preserve">a </w:t>
      </w:r>
      <w:r w:rsidR="00A00CA5">
        <w:t>UE can occasionally access very wide bandwidths. Hence</w:t>
      </w:r>
      <w:r w:rsidR="0001262C">
        <w:t>,</w:t>
      </w:r>
      <w:r w:rsidR="00A00CA5">
        <w:t xml:space="preserve"> wideband operation is one of the key building blocks for NR unlicensed. Both carrier aggregation and BWP mechanisms are supported in Rel-15 NR for wideband operations</w:t>
      </w:r>
      <w:r w:rsidR="00A43D85">
        <w:t>.</w:t>
      </w:r>
      <w:r w:rsidR="00A00CA5">
        <w:t xml:space="preserve"> We see that NR unlicensed should</w:t>
      </w:r>
      <w:r w:rsidR="00A43D85">
        <w:t xml:space="preserve"> use</w:t>
      </w:r>
      <w:r w:rsidR="00A00CA5">
        <w:t xml:space="preserve"> both</w:t>
      </w:r>
      <w:r w:rsidR="00A43D85">
        <w:t xml:space="preserve"> mechanisms to achieve sufficiently versatile support for wideband. </w:t>
      </w:r>
      <w:r w:rsidR="00A00CA5">
        <w:t xml:space="preserve"> </w:t>
      </w:r>
    </w:p>
    <w:p w14:paraId="2DF446EF" w14:textId="0F705C3F" w:rsidR="00A43D85" w:rsidRDefault="00A43D85" w:rsidP="00286AE7">
      <w:pPr>
        <w:spacing w:after="0"/>
        <w:jc w:val="both"/>
      </w:pPr>
    </w:p>
    <w:p w14:paraId="648F83B3" w14:textId="1CB9F12C" w:rsidR="000C3B02" w:rsidRDefault="000C3B02" w:rsidP="00286AE7">
      <w:pPr>
        <w:spacing w:after="0"/>
        <w:jc w:val="both"/>
      </w:pPr>
      <w:r>
        <w:t>Conventional carrier aggregatio</w:t>
      </w:r>
      <w:r w:rsidR="00176F1E">
        <w:t>n offers several benefits, e.g.,</w:t>
      </w:r>
    </w:p>
    <w:p w14:paraId="26FC1276" w14:textId="0388B9E1" w:rsidR="000C3B02" w:rsidRPr="000C3B02" w:rsidRDefault="000C3B02" w:rsidP="000C3B02">
      <w:pPr>
        <w:pStyle w:val="ListParagraph"/>
        <w:numPr>
          <w:ilvl w:val="0"/>
          <w:numId w:val="33"/>
        </w:numPr>
        <w:jc w:val="both"/>
        <w:rPr>
          <w:sz w:val="20"/>
          <w:szCs w:val="20"/>
          <w:lang w:val="en-US"/>
        </w:rPr>
      </w:pPr>
      <w:r w:rsidRPr="000C3B02">
        <w:rPr>
          <w:sz w:val="20"/>
          <w:szCs w:val="20"/>
          <w:lang w:val="en-US"/>
        </w:rPr>
        <w:t>Frequency domain flexibility: aggregated carriers do not need to be adjacent but may be widely apart</w:t>
      </w:r>
      <w:r w:rsidR="00176F1E">
        <w:rPr>
          <w:sz w:val="20"/>
          <w:szCs w:val="20"/>
          <w:lang w:val="en-US"/>
        </w:rPr>
        <w:t>.</w:t>
      </w:r>
      <w:r w:rsidRPr="000C3B02">
        <w:rPr>
          <w:sz w:val="20"/>
          <w:szCs w:val="20"/>
          <w:lang w:val="en-US"/>
        </w:rPr>
        <w:t xml:space="preserve"> This offers e.g. diversity for channel access</w:t>
      </w:r>
    </w:p>
    <w:p w14:paraId="0A304155" w14:textId="1C60740D" w:rsidR="000C3B02" w:rsidRPr="000C3B02" w:rsidRDefault="000C3B02" w:rsidP="000C3B02">
      <w:pPr>
        <w:pStyle w:val="ListParagraph"/>
        <w:numPr>
          <w:ilvl w:val="0"/>
          <w:numId w:val="33"/>
        </w:numPr>
        <w:jc w:val="both"/>
        <w:rPr>
          <w:sz w:val="20"/>
          <w:szCs w:val="20"/>
          <w:lang w:val="en-US"/>
        </w:rPr>
      </w:pPr>
      <w:r w:rsidRPr="000C3B02">
        <w:rPr>
          <w:sz w:val="20"/>
          <w:szCs w:val="20"/>
          <w:lang w:val="en-US"/>
        </w:rPr>
        <w:t>Each</w:t>
      </w:r>
      <w:r w:rsidR="00176F1E">
        <w:rPr>
          <w:sz w:val="20"/>
          <w:szCs w:val="20"/>
          <w:lang w:val="en-US"/>
        </w:rPr>
        <w:t xml:space="preserve"> carrier may employ its own LBT</w:t>
      </w:r>
      <w:r w:rsidRPr="000C3B02">
        <w:rPr>
          <w:sz w:val="20"/>
          <w:szCs w:val="20"/>
          <w:lang w:val="en-US"/>
        </w:rPr>
        <w:t xml:space="preserve"> meani</w:t>
      </w:r>
      <w:r w:rsidR="00993853">
        <w:rPr>
          <w:sz w:val="20"/>
          <w:szCs w:val="20"/>
          <w:lang w:val="en-US"/>
        </w:rPr>
        <w:t>ng agile</w:t>
      </w:r>
      <w:r w:rsidRPr="000C3B02">
        <w:rPr>
          <w:sz w:val="20"/>
          <w:szCs w:val="20"/>
          <w:lang w:val="en-US"/>
        </w:rPr>
        <w:t xml:space="preserve"> channel access.</w:t>
      </w:r>
    </w:p>
    <w:p w14:paraId="07FE642D" w14:textId="5FC11764" w:rsidR="000C3B02" w:rsidRDefault="00176F1E" w:rsidP="000C3B02">
      <w:pPr>
        <w:spacing w:after="0"/>
        <w:jc w:val="both"/>
        <w:rPr>
          <w:lang w:val="en-US"/>
        </w:rPr>
      </w:pPr>
      <w:r>
        <w:rPr>
          <w:lang w:val="en-US"/>
        </w:rPr>
        <w:t>Hence,</w:t>
      </w:r>
      <w:r w:rsidR="000C3B02" w:rsidRPr="000C3B02">
        <w:rPr>
          <w:lang w:val="en-US"/>
        </w:rPr>
        <w:t xml:space="preserve"> we see that carrier aggregation should be supported for NR unlicensed (in addition to facilitating the LAA operation with </w:t>
      </w:r>
      <w:r>
        <w:rPr>
          <w:lang w:val="en-US"/>
        </w:rPr>
        <w:t xml:space="preserve">NR </w:t>
      </w:r>
      <w:r w:rsidR="000C3B02" w:rsidRPr="000C3B02">
        <w:rPr>
          <w:lang w:val="en-US"/>
        </w:rPr>
        <w:t>licensed carrier</w:t>
      </w:r>
      <w:r w:rsidR="000C3B02">
        <w:rPr>
          <w:lang w:val="en-US"/>
        </w:rPr>
        <w:t>).</w:t>
      </w:r>
    </w:p>
    <w:p w14:paraId="382D0474" w14:textId="77777777" w:rsidR="000C3B02" w:rsidRDefault="000C3B02" w:rsidP="000C3B02">
      <w:pPr>
        <w:spacing w:after="0"/>
        <w:jc w:val="both"/>
        <w:rPr>
          <w:lang w:val="en-US"/>
        </w:rPr>
      </w:pPr>
    </w:p>
    <w:p w14:paraId="16ED9B8B" w14:textId="64882831" w:rsidR="000C3B02" w:rsidRDefault="000C3B02" w:rsidP="000C3B02">
      <w:pPr>
        <w:spacing w:after="0"/>
        <w:jc w:val="both"/>
        <w:rPr>
          <w:lang w:val="en-US"/>
        </w:rPr>
      </w:pPr>
      <w:r>
        <w:rPr>
          <w:lang w:val="en-US"/>
        </w:rPr>
        <w:t>Of course, carrier aggregation has also its price:</w:t>
      </w:r>
      <w:r w:rsidR="00993853">
        <w:rPr>
          <w:lang w:val="en-US"/>
        </w:rPr>
        <w:t xml:space="preserve"> </w:t>
      </w:r>
      <w:r w:rsidR="00176F1E">
        <w:rPr>
          <w:lang w:val="en-US"/>
        </w:rPr>
        <w:t>multiple RF chains are required</w:t>
      </w:r>
      <w:r w:rsidR="002025FC">
        <w:rPr>
          <w:lang w:val="en-US"/>
        </w:rPr>
        <w:t>,</w:t>
      </w:r>
      <w:r w:rsidR="00993853">
        <w:rPr>
          <w:lang w:val="en-US"/>
        </w:rPr>
        <w:t xml:space="preserve"> increasing the price of </w:t>
      </w:r>
      <w:r w:rsidR="00176F1E">
        <w:rPr>
          <w:lang w:val="en-US"/>
        </w:rPr>
        <w:t xml:space="preserve">UE </w:t>
      </w:r>
      <w:r w:rsidR="00993853">
        <w:rPr>
          <w:lang w:val="en-US"/>
        </w:rPr>
        <w:t>transceivers. Additionally, carrier aggregation increases UE power consumption and has rather considerable latency in the</w:t>
      </w:r>
      <w:r w:rsidR="00176F1E">
        <w:rPr>
          <w:lang w:val="en-US"/>
        </w:rPr>
        <w:t xml:space="preserve"> component carrier activation/deactivation</w:t>
      </w:r>
      <w:r w:rsidR="00993853">
        <w:rPr>
          <w:lang w:val="en-US"/>
        </w:rPr>
        <w:t xml:space="preserve"> (to save UE power).</w:t>
      </w:r>
      <w:r>
        <w:rPr>
          <w:lang w:val="en-US"/>
        </w:rPr>
        <w:t xml:space="preserve"> </w:t>
      </w:r>
    </w:p>
    <w:p w14:paraId="03ED2401" w14:textId="3B8AFA94" w:rsidR="00993853" w:rsidRDefault="00993853" w:rsidP="000C3B02">
      <w:pPr>
        <w:spacing w:after="0"/>
        <w:jc w:val="both"/>
        <w:rPr>
          <w:lang w:val="en-US"/>
        </w:rPr>
      </w:pPr>
    </w:p>
    <w:p w14:paraId="5DBBCCCA" w14:textId="297BABF7" w:rsidR="00993853" w:rsidRPr="000C3B02" w:rsidRDefault="00993853" w:rsidP="000C3B02">
      <w:pPr>
        <w:spacing w:after="0"/>
        <w:jc w:val="both"/>
        <w:rPr>
          <w:lang w:val="en-US"/>
        </w:rPr>
      </w:pPr>
      <w:r>
        <w:rPr>
          <w:lang w:val="en-US"/>
        </w:rPr>
        <w:t xml:space="preserve">In Rel-15 NR, </w:t>
      </w:r>
      <w:r w:rsidR="00DA7FF0">
        <w:rPr>
          <w:lang w:val="en-US"/>
        </w:rPr>
        <w:t>concept of serving cell</w:t>
      </w:r>
      <w:r w:rsidR="00DA7FF0" w:rsidDel="00DA7FF0">
        <w:rPr>
          <w:lang w:val="en-US"/>
        </w:rPr>
        <w:t xml:space="preserve"> </w:t>
      </w:r>
      <w:r w:rsidR="00DA7FF0">
        <w:rPr>
          <w:lang w:val="en-US"/>
        </w:rPr>
        <w:t xml:space="preserve">adaptive BW </w:t>
      </w:r>
      <w:r>
        <w:rPr>
          <w:lang w:val="en-US"/>
        </w:rPr>
        <w:t>was introduced</w:t>
      </w:r>
      <w:r w:rsidR="00DA7FF0">
        <w:rPr>
          <w:lang w:val="en-US"/>
        </w:rPr>
        <w:t xml:space="preserve"> by means of BWPs</w:t>
      </w:r>
      <w:r w:rsidR="00E57446">
        <w:rPr>
          <w:lang w:val="en-US"/>
        </w:rPr>
        <w:t>. It provides an alternative wideband mechanism when accessing unlicensed spectrum on</w:t>
      </w:r>
      <w:r w:rsidR="00A032A2">
        <w:rPr>
          <w:lang w:val="en-US"/>
        </w:rPr>
        <w:t xml:space="preserve"> adjacent channels as it can provide</w:t>
      </w:r>
      <w:r w:rsidR="00311944">
        <w:rPr>
          <w:lang w:val="en-US"/>
        </w:rPr>
        <w:t xml:space="preserve"> savings in the UE cost with reduced number of RF chains. It also improves the trade-off between UE throughput and battery consumption via fast</w:t>
      </w:r>
      <w:r w:rsidR="00DA7FF0">
        <w:rPr>
          <w:lang w:val="en-US"/>
        </w:rPr>
        <w:t xml:space="preserve"> dynamic</w:t>
      </w:r>
      <w:r w:rsidR="00311944">
        <w:rPr>
          <w:lang w:val="en-US"/>
        </w:rPr>
        <w:t xml:space="preserve"> BWP switching. As the BWP switching time is shorter than the component carrier (de)activation time</w:t>
      </w:r>
      <w:r w:rsidR="00DA7FF0">
        <w:rPr>
          <w:lang w:val="en-US"/>
        </w:rPr>
        <w:t xml:space="preserve"> (subject of current discussion in RAN4)</w:t>
      </w:r>
      <w:r w:rsidR="00311944">
        <w:rPr>
          <w:lang w:val="en-US"/>
        </w:rPr>
        <w:t>, UE can be switched</w:t>
      </w:r>
      <w:r w:rsidR="00070D32">
        <w:rPr>
          <w:lang w:val="en-US"/>
        </w:rPr>
        <w:t xml:space="preserve"> rather</w:t>
      </w:r>
      <w:r w:rsidR="00311944">
        <w:rPr>
          <w:lang w:val="en-US"/>
        </w:rPr>
        <w:t xml:space="preserve"> aggressively to narrow BWP</w:t>
      </w:r>
      <w:r w:rsidR="00176F1E">
        <w:rPr>
          <w:lang w:val="en-US"/>
        </w:rPr>
        <w:t xml:space="preserve"> (and back to wideband BWP)</w:t>
      </w:r>
      <w:r w:rsidR="00311944">
        <w:rPr>
          <w:lang w:val="en-US"/>
        </w:rPr>
        <w:t xml:space="preserve"> saving UE battery</w:t>
      </w:r>
      <w:r w:rsidR="00176F1E">
        <w:rPr>
          <w:lang w:val="en-US"/>
        </w:rPr>
        <w:t xml:space="preserve"> and compromising throughput less than </w:t>
      </w:r>
      <w:r w:rsidR="009E001F">
        <w:rPr>
          <w:lang w:val="en-US"/>
        </w:rPr>
        <w:t>the</w:t>
      </w:r>
      <w:r w:rsidR="00176F1E">
        <w:rPr>
          <w:lang w:val="en-US"/>
        </w:rPr>
        <w:t xml:space="preserve"> </w:t>
      </w:r>
      <w:r w:rsidR="009E001F">
        <w:rPr>
          <w:lang w:val="en-US"/>
        </w:rPr>
        <w:t>slower</w:t>
      </w:r>
      <w:r w:rsidR="00992851">
        <w:rPr>
          <w:lang w:val="en-US"/>
        </w:rPr>
        <w:t xml:space="preserve"> CC</w:t>
      </w:r>
      <w:r w:rsidR="009E001F">
        <w:rPr>
          <w:lang w:val="en-US"/>
        </w:rPr>
        <w:t xml:space="preserve"> (</w:t>
      </w:r>
      <w:r w:rsidR="00176F1E">
        <w:rPr>
          <w:lang w:val="en-US"/>
        </w:rPr>
        <w:t>de</w:t>
      </w:r>
      <w:r w:rsidR="009E001F">
        <w:rPr>
          <w:lang w:val="en-US"/>
        </w:rPr>
        <w:t>)</w:t>
      </w:r>
      <w:r w:rsidR="00176F1E">
        <w:rPr>
          <w:lang w:val="en-US"/>
        </w:rPr>
        <w:t>activation</w:t>
      </w:r>
      <w:r w:rsidR="00311944">
        <w:rPr>
          <w:lang w:val="en-US"/>
        </w:rPr>
        <w:t>.</w:t>
      </w:r>
      <w:r w:rsidR="00070D32">
        <w:rPr>
          <w:lang w:val="en-US"/>
        </w:rPr>
        <w:t xml:space="preserve"> On </w:t>
      </w:r>
      <w:r w:rsidR="001A32B7">
        <w:rPr>
          <w:lang w:val="en-US"/>
        </w:rPr>
        <w:t xml:space="preserve">the </w:t>
      </w:r>
      <w:r w:rsidR="00070D32">
        <w:rPr>
          <w:lang w:val="en-US"/>
        </w:rPr>
        <w:t>other hand, NR BWP switc</w:t>
      </w:r>
      <w:r w:rsidR="00176F1E">
        <w:rPr>
          <w:lang w:val="en-US"/>
        </w:rPr>
        <w:t>hing time</w:t>
      </w:r>
      <w:r w:rsidR="00070D32">
        <w:rPr>
          <w:lang w:val="en-US"/>
        </w:rPr>
        <w:t xml:space="preserve"> has clearly a different order of magnitude t</w:t>
      </w:r>
      <w:r w:rsidR="00176F1E">
        <w:rPr>
          <w:lang w:val="en-US"/>
        </w:rPr>
        <w:t xml:space="preserve">han </w:t>
      </w:r>
      <w:r w:rsidR="00A06C09">
        <w:rPr>
          <w:lang w:val="en-US"/>
        </w:rPr>
        <w:t xml:space="preserve">a </w:t>
      </w:r>
      <w:r w:rsidR="00176F1E">
        <w:rPr>
          <w:lang w:val="en-US"/>
        </w:rPr>
        <w:t>single CCA in LBT procedure. This poses</w:t>
      </w:r>
      <w:r w:rsidR="00070D32">
        <w:rPr>
          <w:lang w:val="en-US"/>
        </w:rPr>
        <w:t xml:space="preserve"> significant con</w:t>
      </w:r>
      <w:r w:rsidR="00176F1E">
        <w:rPr>
          <w:lang w:val="en-US"/>
        </w:rPr>
        <w:t xml:space="preserve">straints </w:t>
      </w:r>
      <w:r w:rsidR="00A06C09">
        <w:rPr>
          <w:lang w:val="en-US"/>
        </w:rPr>
        <w:t xml:space="preserve">on </w:t>
      </w:r>
      <w:r w:rsidR="00176F1E">
        <w:rPr>
          <w:lang w:val="en-US"/>
        </w:rPr>
        <w:t xml:space="preserve">how BWP operation and LBT can interact and, hence, BWP operation on unlicensed need to be studied and necessary enhancements to BWP need to be identified during the SI. </w:t>
      </w:r>
      <w:r w:rsidR="00070D32">
        <w:rPr>
          <w:lang w:val="en-US"/>
        </w:rPr>
        <w:t xml:space="preserve">     </w:t>
      </w:r>
      <w:r w:rsidR="00311944">
        <w:rPr>
          <w:lang w:val="en-US"/>
        </w:rPr>
        <w:t xml:space="preserve">   </w:t>
      </w:r>
      <w:r w:rsidR="00E57446">
        <w:rPr>
          <w:lang w:val="en-US"/>
        </w:rPr>
        <w:t xml:space="preserve">  </w:t>
      </w:r>
      <w:r>
        <w:rPr>
          <w:lang w:val="en-US"/>
        </w:rPr>
        <w:t xml:space="preserve"> </w:t>
      </w:r>
      <w:r w:rsidR="00E57446">
        <w:rPr>
          <w:lang w:val="en-US"/>
        </w:rPr>
        <w:t xml:space="preserve"> </w:t>
      </w:r>
    </w:p>
    <w:p w14:paraId="0E813F91" w14:textId="77777777" w:rsidR="000C3B02" w:rsidRDefault="000C3B02" w:rsidP="000C3B02">
      <w:pPr>
        <w:spacing w:after="0"/>
        <w:jc w:val="both"/>
      </w:pPr>
    </w:p>
    <w:p w14:paraId="57BED624" w14:textId="02931AB2" w:rsidR="00A43D85" w:rsidRDefault="00E57446" w:rsidP="000C3B02">
      <w:pPr>
        <w:spacing w:after="0"/>
        <w:jc w:val="both"/>
      </w:pPr>
      <w:r>
        <w:t>Channel contention mechanism, discussed in the following section,</w:t>
      </w:r>
      <w:r w:rsidR="00311944">
        <w:t xml:space="preserve"> is one of the</w:t>
      </w:r>
      <w:r>
        <w:t xml:space="preserve"> key component</w:t>
      </w:r>
      <w:r w:rsidR="00311944">
        <w:t>s</w:t>
      </w:r>
      <w:r>
        <w:t xml:space="preserve"> fo</w:t>
      </w:r>
      <w:r w:rsidR="00311944">
        <w:t>r efficient wideband operation</w:t>
      </w:r>
      <w:r w:rsidR="00644D21">
        <w:t xml:space="preserve"> and </w:t>
      </w:r>
      <w:r w:rsidR="00070D32">
        <w:t>channel</w:t>
      </w:r>
      <w:r w:rsidR="00311944">
        <w:t xml:space="preserve"> contention mechanism </w:t>
      </w:r>
      <w:r w:rsidR="00644D21">
        <w:t xml:space="preserve">for wideband operations </w:t>
      </w:r>
      <w:r w:rsidR="00311944">
        <w:t>needs to be considered during the SI.</w:t>
      </w:r>
      <w:r>
        <w:t xml:space="preserve"> </w:t>
      </w:r>
      <w:r w:rsidR="00A43D85">
        <w:t>It should be noted that</w:t>
      </w:r>
      <w:r w:rsidR="006F3489">
        <w:t xml:space="preserve"> both</w:t>
      </w:r>
      <w:r w:rsidR="00A43D85">
        <w:t xml:space="preserve"> Wi-Fi</w:t>
      </w:r>
      <w:r w:rsidR="006F3489">
        <w:t xml:space="preserve"> and LTE LAA</w:t>
      </w:r>
      <w:r w:rsidR="00A43D85">
        <w:t xml:space="preserve"> LBT operat</w:t>
      </w:r>
      <w:r w:rsidR="006F3489">
        <w:t>e</w:t>
      </w:r>
      <w:r w:rsidR="00A43D85">
        <w:t xml:space="preserve"> on </w:t>
      </w:r>
      <w:r w:rsidR="006F3489">
        <w:t xml:space="preserve">20 MHz </w:t>
      </w:r>
      <w:r w:rsidR="00A43D85">
        <w:t>ch</w:t>
      </w:r>
      <w:r w:rsidR="006F3489">
        <w:t>annels</w:t>
      </w:r>
      <w:r>
        <w:t xml:space="preserve"> and</w:t>
      </w:r>
      <w:r w:rsidR="00A43D85">
        <w:t xml:space="preserve"> </w:t>
      </w:r>
      <w:r w:rsidR="006F3489">
        <w:t xml:space="preserve">some of the regulatory rules, e.g. ETSI’s standard, require LBT operation on 20 MHz grid at 5 GHz band. Hence, to meet regulatory requirements and to ensure fair </w:t>
      </w:r>
      <w:r w:rsidR="006F3489" w:rsidRPr="009E001F">
        <w:t xml:space="preserve">coexistence with other systems, also NR unlicensed should support </w:t>
      </w:r>
      <w:r w:rsidR="009E001F">
        <w:t>at least 20 MHz grid for</w:t>
      </w:r>
      <w:r w:rsidR="006F3489" w:rsidRPr="009E001F">
        <w:t xml:space="preserve"> </w:t>
      </w:r>
      <w:r w:rsidR="009E001F">
        <w:t>LBT operation</w:t>
      </w:r>
      <w:r w:rsidR="006F3489" w:rsidRPr="009E001F">
        <w:t>. Of course</w:t>
      </w:r>
      <w:r w:rsidR="009E001F">
        <w:t>,</w:t>
      </w:r>
      <w:r w:rsidR="006F3489" w:rsidRPr="009E001F">
        <w:t xml:space="preserve"> also wider LBT BWs should be supported for </w:t>
      </w:r>
      <w:r w:rsidR="009E001F" w:rsidRPr="009E001F">
        <w:t xml:space="preserve">higher frequency </w:t>
      </w:r>
      <w:r w:rsidR="006F3489" w:rsidRPr="009E001F">
        <w:t>unlicens</w:t>
      </w:r>
      <w:r w:rsidR="000C3B02" w:rsidRPr="009E001F">
        <w:t>ed bands or for potential new unlicensed bands like the 6 GHz band.</w:t>
      </w:r>
      <w:r w:rsidR="006F3489">
        <w:t xml:space="preserve"> </w:t>
      </w:r>
      <w:r w:rsidR="00A43D85">
        <w:t xml:space="preserve">   </w:t>
      </w:r>
    </w:p>
    <w:p w14:paraId="6073E339" w14:textId="58E0E344" w:rsidR="00D376B1" w:rsidRDefault="00D376B1" w:rsidP="000C3B02">
      <w:pPr>
        <w:spacing w:after="0"/>
        <w:jc w:val="both"/>
      </w:pPr>
    </w:p>
    <w:p w14:paraId="0BB25CD6" w14:textId="09426D62" w:rsidR="00D376B1" w:rsidRPr="00EF58AE" w:rsidRDefault="00D376B1" w:rsidP="00D376B1">
      <w:pPr>
        <w:spacing w:after="0"/>
        <w:jc w:val="both"/>
        <w:rPr>
          <w:i/>
          <w:lang w:val="en-US"/>
        </w:rPr>
      </w:pPr>
      <w:r w:rsidRPr="00953AB0">
        <w:rPr>
          <w:b/>
          <w:i/>
          <w:lang w:val="en-US" w:eastAsia="x-none"/>
        </w:rPr>
        <w:t xml:space="preserve">Proposal </w:t>
      </w:r>
      <w:r w:rsidR="002C2600">
        <w:rPr>
          <w:b/>
          <w:i/>
          <w:lang w:val="en-US" w:eastAsia="x-none"/>
        </w:rPr>
        <w:t>9</w:t>
      </w:r>
      <w:r w:rsidRPr="00953AB0">
        <w:rPr>
          <w:b/>
          <w:i/>
          <w:lang w:val="en-US" w:eastAsia="x-none"/>
        </w:rPr>
        <w:t xml:space="preserve">: </w:t>
      </w:r>
      <w:r>
        <w:rPr>
          <w:i/>
          <w:lang w:val="en-US" w:eastAsia="x-none"/>
        </w:rPr>
        <w:t xml:space="preserve">Both carrier aggregation and BWP operation are supported </w:t>
      </w:r>
      <w:r w:rsidR="007F0CDC">
        <w:rPr>
          <w:i/>
          <w:lang w:val="en-US" w:eastAsia="x-none"/>
        </w:rPr>
        <w:t>i</w:t>
      </w:r>
      <w:r>
        <w:rPr>
          <w:i/>
          <w:lang w:val="en-US" w:eastAsia="x-none"/>
        </w:rPr>
        <w:t xml:space="preserve">n NR unlicensed. </w:t>
      </w:r>
    </w:p>
    <w:p w14:paraId="3D0317A7" w14:textId="77777777" w:rsidR="00D376B1" w:rsidRDefault="00D376B1" w:rsidP="00D376B1">
      <w:pPr>
        <w:spacing w:after="0"/>
        <w:jc w:val="both"/>
        <w:rPr>
          <w:b/>
          <w:i/>
          <w:lang w:val="en-US" w:eastAsia="x-none"/>
        </w:rPr>
      </w:pPr>
    </w:p>
    <w:p w14:paraId="467B8537" w14:textId="51907465" w:rsidR="00D376B1" w:rsidRPr="00D376B1" w:rsidRDefault="00D376B1" w:rsidP="000C3B02">
      <w:pPr>
        <w:spacing w:after="0"/>
        <w:jc w:val="both"/>
        <w:rPr>
          <w:i/>
          <w:lang w:val="en-US"/>
        </w:rPr>
      </w:pPr>
      <w:r w:rsidRPr="00953AB0">
        <w:rPr>
          <w:b/>
          <w:i/>
          <w:lang w:val="en-US" w:eastAsia="x-none"/>
        </w:rPr>
        <w:t xml:space="preserve">Proposal </w:t>
      </w:r>
      <w:r w:rsidR="002C2600">
        <w:rPr>
          <w:b/>
          <w:i/>
          <w:lang w:val="en-US" w:eastAsia="x-none"/>
        </w:rPr>
        <w:t>10</w:t>
      </w:r>
      <w:r w:rsidRPr="00953AB0">
        <w:rPr>
          <w:b/>
          <w:i/>
          <w:lang w:val="en-US" w:eastAsia="x-none"/>
        </w:rPr>
        <w:t xml:space="preserve">: </w:t>
      </w:r>
      <w:r>
        <w:rPr>
          <w:i/>
          <w:lang w:val="en-US" w:eastAsia="x-none"/>
        </w:rPr>
        <w:t>BWP operation on unlicensed</w:t>
      </w:r>
      <w:r w:rsidR="00B30B17">
        <w:rPr>
          <w:i/>
          <w:lang w:val="en-US" w:eastAsia="x-none"/>
        </w:rPr>
        <w:t xml:space="preserve"> spectrum</w:t>
      </w:r>
      <w:r>
        <w:rPr>
          <w:i/>
          <w:lang w:val="en-US" w:eastAsia="x-none"/>
        </w:rPr>
        <w:t xml:space="preserve"> is investigated during SI and necessary enhancements to BWP </w:t>
      </w:r>
      <w:r w:rsidR="00B30B17">
        <w:rPr>
          <w:i/>
          <w:lang w:val="en-US" w:eastAsia="x-none"/>
        </w:rPr>
        <w:t xml:space="preserve">operation </w:t>
      </w:r>
      <w:r>
        <w:rPr>
          <w:i/>
          <w:lang w:val="en-US" w:eastAsia="x-none"/>
        </w:rPr>
        <w:t>are identified.</w:t>
      </w:r>
    </w:p>
    <w:p w14:paraId="0AE83334" w14:textId="1A30BED9" w:rsidR="0075660B" w:rsidRPr="001F28AA" w:rsidRDefault="0075660B" w:rsidP="0075660B">
      <w:pPr>
        <w:pStyle w:val="Heading1"/>
      </w:pPr>
      <w:r>
        <w:rPr>
          <w:color w:val="000000"/>
        </w:rPr>
        <w:lastRenderedPageBreak/>
        <w:t>5</w:t>
      </w:r>
      <w:r w:rsidRPr="00A51522">
        <w:rPr>
          <w:color w:val="000000"/>
        </w:rPr>
        <w:tab/>
      </w:r>
      <w:r>
        <w:rPr>
          <w:color w:val="000000"/>
        </w:rPr>
        <w:t>Channel access and co-existence</w:t>
      </w:r>
      <w:r w:rsidR="00E469B2">
        <w:rPr>
          <w:color w:val="000000"/>
        </w:rPr>
        <w:t xml:space="preserve"> </w:t>
      </w:r>
    </w:p>
    <w:p w14:paraId="6693FB86" w14:textId="036BFFD1" w:rsidR="00C85B9D" w:rsidRDefault="00C85B9D" w:rsidP="00C85B9D">
      <w:pPr>
        <w:jc w:val="both"/>
        <w:rPr>
          <w:sz w:val="22"/>
          <w:lang w:eastAsia="zh-CN"/>
        </w:rPr>
      </w:pPr>
      <w:r>
        <w:rPr>
          <w:bCs/>
          <w:lang w:val="en-US"/>
        </w:rPr>
        <w:t xml:space="preserve">As unlicensed spectrum is a shared and open resource, every terminal with the same or different RATs should have the equal rights to access the channel. Therefore, coexistence methods are key design features for NR-based operation in unlicensed spectrum. </w:t>
      </w:r>
      <w:r>
        <w:rPr>
          <w:rFonts w:hint="eastAsia"/>
          <w:lang w:eastAsia="zh-CN"/>
        </w:rPr>
        <w:t xml:space="preserve">According to the SID, </w:t>
      </w:r>
      <w:r w:rsidR="00300C1D">
        <w:rPr>
          <w:bCs/>
          <w:lang w:val="en-US"/>
        </w:rPr>
        <w:t>t</w:t>
      </w:r>
      <w:r>
        <w:rPr>
          <w:bCs/>
          <w:lang w:val="en-US"/>
        </w:rPr>
        <w:t>he NR-based operation in unlicensed spectrum should not impact deployed Wi-Fi services (data, video and voice services) more than an additional Wi-Fi network on the same carrier.</w:t>
      </w:r>
    </w:p>
    <w:p w14:paraId="562523A9" w14:textId="77777777" w:rsidR="00C85B9D" w:rsidRPr="00BB3BD7" w:rsidRDefault="00C85B9D" w:rsidP="00C85B9D">
      <w:pPr>
        <w:pStyle w:val="Heading2"/>
        <w:rPr>
          <w:sz w:val="28"/>
        </w:rPr>
      </w:pPr>
      <w:r w:rsidRPr="00992851">
        <w:rPr>
          <w:sz w:val="28"/>
          <w:szCs w:val="28"/>
        </w:rPr>
        <w:t>5.1</w:t>
      </w:r>
      <w:r w:rsidRPr="00216856">
        <w:rPr>
          <w:sz w:val="28"/>
        </w:rPr>
        <w:tab/>
      </w:r>
      <w:r w:rsidRPr="00992851">
        <w:rPr>
          <w:sz w:val="28"/>
          <w:szCs w:val="28"/>
        </w:rPr>
        <w:t>Coexistence method for different frequency bands</w:t>
      </w:r>
    </w:p>
    <w:p w14:paraId="0E649EFD" w14:textId="4935CBA3" w:rsidR="6BED8D6C" w:rsidRPr="003E1DC2" w:rsidRDefault="6BED8D6C" w:rsidP="003E1DC2">
      <w:pPr>
        <w:jc w:val="both"/>
        <w:rPr>
          <w:b/>
          <w:bCs/>
          <w:u w:val="single"/>
          <w:lang w:eastAsia="zh-CN"/>
        </w:rPr>
      </w:pPr>
      <w:r w:rsidRPr="003E1DC2">
        <w:rPr>
          <w:b/>
          <w:bCs/>
          <w:u w:val="single"/>
          <w:lang w:eastAsia="zh-CN"/>
        </w:rPr>
        <w:t>5 GHz</w:t>
      </w:r>
    </w:p>
    <w:p w14:paraId="69D5FE62" w14:textId="77777777" w:rsidR="00C85B9D" w:rsidRPr="00580AE6" w:rsidRDefault="00C85B9D" w:rsidP="00C85B9D">
      <w:pPr>
        <w:jc w:val="both"/>
      </w:pPr>
      <w:r w:rsidRPr="00580AE6">
        <w:rPr>
          <w:lang w:eastAsia="zh-CN"/>
        </w:rPr>
        <w:t xml:space="preserve">In order to ensure coexistence fairness with incumbent systems in 5 GHz unlicensed spectrum, </w:t>
      </w:r>
      <w:r w:rsidRPr="003E1DC2">
        <w:rPr>
          <w:lang w:eastAsia="zh-CN"/>
        </w:rPr>
        <w:t xml:space="preserve">LTE Rel-13 and Rel-14 licensed-assisted access (LAA) and eLAA have studied energy detection based LBT procedure for both downlink and uplink operations. NR-Unlicensed targets to </w:t>
      </w:r>
      <w:r w:rsidRPr="002C3831">
        <w:rPr>
          <w:rFonts w:hint="eastAsia"/>
        </w:rPr>
        <w:t>operate as a</w:t>
      </w:r>
      <w:r w:rsidRPr="00580AE6">
        <w:t xml:space="preserve"> “</w:t>
      </w:r>
      <w:r w:rsidRPr="002C3831">
        <w:rPr>
          <w:rFonts w:hint="eastAsia"/>
        </w:rPr>
        <w:t>good neighbour</w:t>
      </w:r>
      <w:r w:rsidRPr="00580AE6">
        <w:t xml:space="preserve">” </w:t>
      </w:r>
      <w:r w:rsidRPr="002C3831">
        <w:rPr>
          <w:rFonts w:hint="eastAsia"/>
        </w:rPr>
        <w:t>towards all legacy systems</w:t>
      </w:r>
      <w:r w:rsidRPr="00580AE6">
        <w:t xml:space="preserve"> in 5 GHz unlicensed spectrum</w:t>
      </w:r>
      <w:r w:rsidRPr="00580AE6">
        <w:rPr>
          <w:rFonts w:hint="eastAsia"/>
        </w:rPr>
        <w:t>, including WiFi,</w:t>
      </w:r>
      <w:r w:rsidRPr="002C3831">
        <w:rPr>
          <w:rFonts w:hint="eastAsia"/>
        </w:rPr>
        <w:t xml:space="preserve"> LTE LAA</w:t>
      </w:r>
      <w:r w:rsidRPr="00580AE6">
        <w:t>. LBT procedures adopted by LTE-LAA offer a good baseline solution for NR unlicensed. However, potential further enhancements based on channel access framework defined in regulation (ETSI regulation) may be considered during the study item.</w:t>
      </w:r>
    </w:p>
    <w:p w14:paraId="518CD655" w14:textId="70E88723" w:rsidR="00C85B9D" w:rsidRPr="00914056" w:rsidRDefault="00C85B9D" w:rsidP="00C85B9D">
      <w:pPr>
        <w:jc w:val="both"/>
        <w:rPr>
          <w:i/>
        </w:rPr>
      </w:pPr>
      <w:r w:rsidRPr="6BED8D6C">
        <w:rPr>
          <w:b/>
          <w:i/>
        </w:rPr>
        <w:t xml:space="preserve">Proposal </w:t>
      </w:r>
      <w:r w:rsidR="003E1DC2">
        <w:rPr>
          <w:b/>
          <w:i/>
        </w:rPr>
        <w:t>1</w:t>
      </w:r>
      <w:r w:rsidR="002C2600">
        <w:rPr>
          <w:b/>
          <w:i/>
        </w:rPr>
        <w:t>1</w:t>
      </w:r>
      <w:r w:rsidRPr="6BED8D6C">
        <w:rPr>
          <w:i/>
        </w:rPr>
        <w:t>: In 5 GHz unlicensed spectrum, NR unlicensed can use LTE-LAA LBT procedures as a baseline solution.</w:t>
      </w:r>
    </w:p>
    <w:p w14:paraId="77525A89" w14:textId="14555BE0" w:rsidR="6BED8D6C" w:rsidRPr="003E1DC2" w:rsidRDefault="6BED8D6C" w:rsidP="003E1DC2">
      <w:pPr>
        <w:jc w:val="both"/>
        <w:rPr>
          <w:b/>
          <w:bCs/>
          <w:u w:val="single"/>
        </w:rPr>
      </w:pPr>
      <w:r w:rsidRPr="003E1DC2">
        <w:rPr>
          <w:b/>
          <w:bCs/>
          <w:u w:val="single"/>
        </w:rPr>
        <w:t>6 GHz</w:t>
      </w:r>
    </w:p>
    <w:p w14:paraId="230767D4" w14:textId="339A7A5C" w:rsidR="00C85B9D" w:rsidRDefault="00C85B9D" w:rsidP="00C85B9D">
      <w:pPr>
        <w:jc w:val="both"/>
      </w:pPr>
      <w:r w:rsidRPr="00580AE6">
        <w:rPr>
          <w:rFonts w:hint="eastAsia"/>
        </w:rPr>
        <w:t>A</w:t>
      </w:r>
      <w:r w:rsidRPr="00580AE6">
        <w:t xml:space="preserve">s mentioned in our companion contribution </w:t>
      </w:r>
      <w:r w:rsidR="00901CBE" w:rsidRPr="00580AE6">
        <w:t>[</w:t>
      </w:r>
      <w:r w:rsidR="00901CBE">
        <w:t>3</w:t>
      </w:r>
      <w:r w:rsidR="00901CBE" w:rsidRPr="00580AE6">
        <w:t xml:space="preserve">], </w:t>
      </w:r>
      <w:r w:rsidRPr="00580AE6">
        <w:t>o</w:t>
      </w:r>
      <w:r w:rsidRPr="00580AE6">
        <w:rPr>
          <w:rFonts w:hint="eastAsia"/>
        </w:rPr>
        <w:t>pening significant bands on 6 GHz for unlicensed access is currently considered in US and EU regulatory bodies.</w:t>
      </w:r>
      <w:r w:rsidRPr="00580AE6">
        <w:t xml:space="preserve"> This means a “greenfield” channel access </w:t>
      </w:r>
      <w:r w:rsidR="00F54405">
        <w:t>design</w:t>
      </w:r>
      <w:r w:rsidR="00F54405" w:rsidRPr="00580AE6">
        <w:t xml:space="preserve"> </w:t>
      </w:r>
      <w:r w:rsidR="00F54405">
        <w:t>could be considered</w:t>
      </w:r>
      <w:r w:rsidRPr="00580AE6">
        <w:t xml:space="preserve"> </w:t>
      </w:r>
      <w:r w:rsidR="006D09B3">
        <w:t>for</w:t>
      </w:r>
      <w:r w:rsidRPr="00580AE6">
        <w:t xml:space="preserve"> 6 GHz unlicensed spectrum. However, coexistence fairness</w:t>
      </w:r>
      <w:r>
        <w:t xml:space="preserve"> should also be considered for a new channel access mechanism, as </w:t>
      </w:r>
      <w:r w:rsidRPr="00580AE6">
        <w:rPr>
          <w:rFonts w:hint="eastAsia"/>
        </w:rPr>
        <w:t>Wi-Fi systems are</w:t>
      </w:r>
      <w:r>
        <w:t xml:space="preserve"> also</w:t>
      </w:r>
      <w:r>
        <w:rPr>
          <w:rFonts w:hint="eastAsia"/>
        </w:rPr>
        <w:t xml:space="preserve"> expected to start to use </w:t>
      </w:r>
      <w:r w:rsidRPr="00580AE6">
        <w:rPr>
          <w:rFonts w:hint="eastAsia"/>
        </w:rPr>
        <w:t>this spectrum</w:t>
      </w:r>
      <w:r>
        <w:t xml:space="preserve"> and </w:t>
      </w:r>
      <w:r w:rsidRPr="00580AE6">
        <w:rPr>
          <w:rFonts w:hint="eastAsia"/>
        </w:rPr>
        <w:t xml:space="preserve">other incumbent systems </w:t>
      </w:r>
      <w:r w:rsidRPr="00580AE6">
        <w:t>(such as</w:t>
      </w:r>
      <w:r w:rsidRPr="00580AE6">
        <w:rPr>
          <w:rFonts w:hint="eastAsia"/>
        </w:rPr>
        <w:t xml:space="preserve"> fixed satellite services (earth-to-space) and fixed services (links)</w:t>
      </w:r>
      <w:r w:rsidRPr="00580AE6">
        <w:t>)</w:t>
      </w:r>
      <w:r w:rsidRPr="00580AE6">
        <w:rPr>
          <w:rFonts w:hint="eastAsia"/>
        </w:rPr>
        <w:t xml:space="preserve"> have been deployed widely.</w:t>
      </w:r>
      <w:r>
        <w:t xml:space="preserve"> If unlicensed access is allowed on 6 GHz, 3GPP should study the coexistence method and provide the result to corresponding regulatory bodies.</w:t>
      </w:r>
    </w:p>
    <w:p w14:paraId="6E26E789" w14:textId="01B5F9EC" w:rsidR="00C85B9D" w:rsidRPr="00914056" w:rsidRDefault="00C85B9D" w:rsidP="00C85B9D">
      <w:pPr>
        <w:jc w:val="both"/>
        <w:rPr>
          <w:i/>
        </w:rPr>
      </w:pPr>
      <w:r w:rsidRPr="6BED8D6C">
        <w:rPr>
          <w:b/>
          <w:i/>
          <w:lang w:eastAsia="zh-CN"/>
        </w:rPr>
        <w:t xml:space="preserve">Observation </w:t>
      </w:r>
      <w:r w:rsidR="00B96201" w:rsidRPr="6BED8D6C">
        <w:rPr>
          <w:b/>
          <w:i/>
          <w:lang w:eastAsia="zh-CN"/>
        </w:rPr>
        <w:t>3</w:t>
      </w:r>
      <w:r w:rsidRPr="6BED8D6C">
        <w:rPr>
          <w:i/>
          <w:lang w:eastAsia="zh-CN"/>
        </w:rPr>
        <w:t xml:space="preserve">: </w:t>
      </w:r>
      <w:r w:rsidRPr="6BED8D6C">
        <w:rPr>
          <w:i/>
        </w:rPr>
        <w:t xml:space="preserve">A ‘greenfield’ channel access </w:t>
      </w:r>
      <w:r w:rsidR="00F54405">
        <w:rPr>
          <w:i/>
        </w:rPr>
        <w:t>design</w:t>
      </w:r>
      <w:r w:rsidR="00F54405" w:rsidRPr="6BED8D6C">
        <w:rPr>
          <w:i/>
        </w:rPr>
        <w:t xml:space="preserve"> </w:t>
      </w:r>
      <w:r w:rsidR="00F54405">
        <w:rPr>
          <w:i/>
        </w:rPr>
        <w:t>could be considered</w:t>
      </w:r>
      <w:r w:rsidRPr="6BED8D6C">
        <w:rPr>
          <w:i/>
        </w:rPr>
        <w:t xml:space="preserve"> </w:t>
      </w:r>
      <w:r w:rsidR="006D09B3">
        <w:rPr>
          <w:i/>
        </w:rPr>
        <w:t>for</w:t>
      </w:r>
      <w:r w:rsidR="006D09B3" w:rsidRPr="6BED8D6C">
        <w:rPr>
          <w:i/>
        </w:rPr>
        <w:t xml:space="preserve"> </w:t>
      </w:r>
      <w:r w:rsidRPr="6BED8D6C">
        <w:rPr>
          <w:i/>
        </w:rPr>
        <w:t>6 GHz, and should be studied in 3GPP.</w:t>
      </w:r>
    </w:p>
    <w:p w14:paraId="48C31BF1" w14:textId="6D860F61" w:rsidR="6BED8D6C" w:rsidRPr="003E1DC2" w:rsidRDefault="6BED8D6C" w:rsidP="003E1DC2">
      <w:pPr>
        <w:jc w:val="both"/>
        <w:rPr>
          <w:b/>
          <w:u w:val="single"/>
          <w:lang w:eastAsia="zh-CN"/>
        </w:rPr>
      </w:pPr>
      <w:r w:rsidRPr="003E1DC2">
        <w:rPr>
          <w:b/>
          <w:u w:val="single"/>
          <w:lang w:eastAsia="zh-CN"/>
        </w:rPr>
        <w:t xml:space="preserve">37 </w:t>
      </w:r>
      <w:r w:rsidR="1A928BB7" w:rsidRPr="003E1DC2">
        <w:rPr>
          <w:b/>
          <w:bCs/>
          <w:u w:val="single"/>
          <w:lang w:eastAsia="zh-CN"/>
        </w:rPr>
        <w:t>GHz</w:t>
      </w:r>
    </w:p>
    <w:p w14:paraId="658D6376" w14:textId="49B63466" w:rsidR="00C85B9D" w:rsidRDefault="00C85B9D" w:rsidP="00C85B9D">
      <w:pPr>
        <w:jc w:val="both"/>
        <w:rPr>
          <w:lang w:eastAsia="zh-CN"/>
        </w:rPr>
      </w:pPr>
      <w:r>
        <w:rPr>
          <w:lang w:eastAsia="zh-CN"/>
        </w:rPr>
        <w:t>The regulations of 37 GHz in different regions are under development or not clear at the moment. However, these bands may not be fully unlicensed. A priority based spectrum sharing mechanism (</w:t>
      </w:r>
      <w:r w:rsidR="00404844">
        <w:rPr>
          <w:lang w:eastAsia="zh-CN"/>
        </w:rPr>
        <w:t xml:space="preserve">similar </w:t>
      </w:r>
      <w:r w:rsidR="00644B4F">
        <w:rPr>
          <w:lang w:eastAsia="zh-CN"/>
        </w:rPr>
        <w:t>to the</w:t>
      </w:r>
      <w:r>
        <w:rPr>
          <w:lang w:eastAsia="zh-CN"/>
        </w:rPr>
        <w:t xml:space="preserve"> US CBRS</w:t>
      </w:r>
      <w:r w:rsidR="00404844">
        <w:rPr>
          <w:lang w:eastAsia="zh-CN"/>
        </w:rPr>
        <w:t xml:space="preserve"> at 3.5 GHz</w:t>
      </w:r>
      <w:r>
        <w:rPr>
          <w:lang w:eastAsia="zh-CN"/>
        </w:rPr>
        <w:t xml:space="preserve">) may be required for these bands. When 3GPP starts to develop NR based operation </w:t>
      </w:r>
      <w:r w:rsidR="0014126E">
        <w:rPr>
          <w:lang w:eastAsia="zh-CN"/>
        </w:rPr>
        <w:t xml:space="preserve">for </w:t>
      </w:r>
      <w:r>
        <w:rPr>
          <w:lang w:eastAsia="zh-CN"/>
        </w:rPr>
        <w:t>these bands, the coexistence method design should take the priority based spectrum sharing into account.</w:t>
      </w:r>
    </w:p>
    <w:p w14:paraId="7DBF9687" w14:textId="6D51E2C1" w:rsidR="1A928BB7" w:rsidRPr="003E1DC2" w:rsidRDefault="1A928BB7" w:rsidP="003E1DC2">
      <w:pPr>
        <w:jc w:val="both"/>
        <w:rPr>
          <w:b/>
          <w:bCs/>
          <w:u w:val="single"/>
        </w:rPr>
      </w:pPr>
      <w:r w:rsidRPr="003E1DC2">
        <w:rPr>
          <w:b/>
          <w:bCs/>
          <w:u w:val="single"/>
        </w:rPr>
        <w:t>60 GHz</w:t>
      </w:r>
    </w:p>
    <w:p w14:paraId="7C2D86E5" w14:textId="6E050099" w:rsidR="00C85B9D" w:rsidRDefault="00C85B9D" w:rsidP="00C85B9D">
      <w:pPr>
        <w:jc w:val="both"/>
      </w:pPr>
      <w:r>
        <w:t xml:space="preserve">While the 60 GHz frequencies show high propagation path loss, directional transmissions become highly attractive by providing additional beamforming gain. Furthermore, beamformed transmission and reception can allow for additional spatial multiplexing. As show </w:t>
      </w:r>
      <w:r w:rsidRPr="006B5EC9">
        <w:t xml:space="preserve">in </w:t>
      </w:r>
      <w:r w:rsidRPr="003E1DC2">
        <w:t xml:space="preserve">Figure </w:t>
      </w:r>
      <w:r w:rsidR="006B5EC9" w:rsidRPr="006B5EC9">
        <w:t>2</w:t>
      </w:r>
      <w:r w:rsidRPr="006B5EC9">
        <w:t>,</w:t>
      </w:r>
      <w:r>
        <w:t xml:space="preserve"> </w:t>
      </w:r>
      <w:r w:rsidRPr="00E67370">
        <w:t>Devices with (partially) overlapped coverage can perform beamformed transmission simultaneous</w:t>
      </w:r>
      <w:r>
        <w:t>ly.</w:t>
      </w:r>
    </w:p>
    <w:p w14:paraId="799D0802" w14:textId="77777777" w:rsidR="00C85B9D" w:rsidRDefault="00C85B9D" w:rsidP="00C85B9D">
      <w:pPr>
        <w:jc w:val="center"/>
      </w:pPr>
      <w:r w:rsidRPr="00E67370">
        <w:rPr>
          <w:noProof/>
        </w:rPr>
        <w:drawing>
          <wp:inline distT="0" distB="0" distL="0" distR="0" wp14:anchorId="009FA2EC" wp14:editId="31676D41">
            <wp:extent cx="2897123" cy="2328373"/>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stretch>
                      <a:fillRect/>
                    </a:stretch>
                  </pic:blipFill>
                  <pic:spPr>
                    <a:xfrm>
                      <a:off x="0" y="0"/>
                      <a:ext cx="2901863" cy="2332183"/>
                    </a:xfrm>
                    <a:prstGeom prst="rect">
                      <a:avLst/>
                    </a:prstGeom>
                  </pic:spPr>
                </pic:pic>
              </a:graphicData>
            </a:graphic>
          </wp:inline>
        </w:drawing>
      </w:r>
    </w:p>
    <w:p w14:paraId="184928A5" w14:textId="5C9E4902" w:rsidR="00C85B9D" w:rsidRPr="003E1DC2" w:rsidRDefault="00C85B9D" w:rsidP="00C85B9D">
      <w:pPr>
        <w:jc w:val="center"/>
        <w:rPr>
          <w:b/>
          <w:lang w:eastAsia="zh-CN"/>
        </w:rPr>
      </w:pPr>
      <w:r w:rsidRPr="003E1DC2">
        <w:rPr>
          <w:b/>
          <w:lang w:eastAsia="zh-CN"/>
        </w:rPr>
        <w:t xml:space="preserve">Figure </w:t>
      </w:r>
      <w:r w:rsidR="006B5EC9" w:rsidRPr="003E1DC2">
        <w:rPr>
          <w:b/>
          <w:lang w:eastAsia="zh-CN"/>
        </w:rPr>
        <w:t>2</w:t>
      </w:r>
      <w:r w:rsidR="006B5EC9" w:rsidRPr="1A928BB7">
        <w:rPr>
          <w:b/>
          <w:lang w:eastAsia="zh-CN"/>
        </w:rPr>
        <w:t>.</w:t>
      </w:r>
      <w:r w:rsidR="006B5EC9" w:rsidRPr="003E1DC2">
        <w:rPr>
          <w:b/>
          <w:lang w:eastAsia="zh-CN"/>
        </w:rPr>
        <w:t xml:space="preserve"> </w:t>
      </w:r>
      <w:r w:rsidRPr="003E1DC2">
        <w:rPr>
          <w:b/>
          <w:lang w:eastAsia="zh-CN"/>
        </w:rPr>
        <w:t>spatial multiplexing by means of directional transmission</w:t>
      </w:r>
      <w:r w:rsidR="006B5EC9" w:rsidRPr="1A928BB7">
        <w:rPr>
          <w:b/>
          <w:lang w:eastAsia="zh-CN"/>
        </w:rPr>
        <w:t>.</w:t>
      </w:r>
    </w:p>
    <w:p w14:paraId="49A8F56B" w14:textId="02C42F47" w:rsidR="00C85B9D" w:rsidRDefault="00C85B9D" w:rsidP="00C85B9D">
      <w:pPr>
        <w:jc w:val="both"/>
      </w:pPr>
      <w:r>
        <w:rPr>
          <w:lang w:eastAsia="zh-CN"/>
        </w:rPr>
        <w:lastRenderedPageBreak/>
        <w:t>Since</w:t>
      </w:r>
      <w:r>
        <w:rPr>
          <w:rFonts w:hint="eastAsia"/>
          <w:lang w:eastAsia="zh-CN"/>
        </w:rPr>
        <w:t xml:space="preserve"> </w:t>
      </w:r>
      <w:r>
        <w:rPr>
          <w:lang w:eastAsia="zh-CN"/>
        </w:rPr>
        <w:t>l</w:t>
      </w:r>
      <w:r w:rsidRPr="00E67370">
        <w:rPr>
          <w:lang w:eastAsia="zh-CN"/>
        </w:rPr>
        <w:t>egacy channel access</w:t>
      </w:r>
      <w:r>
        <w:rPr>
          <w:lang w:eastAsia="zh-CN"/>
        </w:rPr>
        <w:t xml:space="preserve"> mechanisms</w:t>
      </w:r>
      <w:r w:rsidRPr="00E67370">
        <w:rPr>
          <w:lang w:eastAsia="zh-CN"/>
        </w:rPr>
        <w:t xml:space="preserve"> in LAA</w:t>
      </w:r>
      <w:r>
        <w:rPr>
          <w:lang w:eastAsia="zh-CN"/>
        </w:rPr>
        <w:t xml:space="preserve"> and eLAA are</w:t>
      </w:r>
      <w:r w:rsidRPr="00E67370">
        <w:rPr>
          <w:lang w:eastAsia="zh-CN"/>
        </w:rPr>
        <w:t xml:space="preserve"> mainly designed for omni-directional transmission</w:t>
      </w:r>
      <w:r>
        <w:rPr>
          <w:lang w:eastAsia="zh-CN"/>
        </w:rPr>
        <w:t>, c</w:t>
      </w:r>
      <w:r w:rsidRPr="00E67370">
        <w:rPr>
          <w:lang w:eastAsia="zh-CN"/>
        </w:rPr>
        <w:t xml:space="preserve">o-existence methods </w:t>
      </w:r>
      <w:r>
        <w:rPr>
          <w:lang w:eastAsia="zh-CN"/>
        </w:rPr>
        <w:t xml:space="preserve">need to be enhanced for beamformed transmission </w:t>
      </w:r>
      <w:r w:rsidRPr="00E67370">
        <w:rPr>
          <w:lang w:eastAsia="zh-CN"/>
        </w:rPr>
        <w:t>with high antenna gai</w:t>
      </w:r>
      <w:r>
        <w:rPr>
          <w:lang w:eastAsia="zh-CN"/>
        </w:rPr>
        <w:t xml:space="preserve">n in 60 GHz spectrum. </w:t>
      </w:r>
      <w:r>
        <w:t xml:space="preserve">In the 60 GHz band, the main </w:t>
      </w:r>
      <w:r w:rsidRPr="00C34215">
        <w:t>incumbent</w:t>
      </w:r>
      <w:r>
        <w:t xml:space="preserve"> systems are 802.11ad and its further evolution 802.11ay, which </w:t>
      </w:r>
      <w:r w:rsidR="007719F8">
        <w:t xml:space="preserve">apply </w:t>
      </w:r>
      <w:r>
        <w:t xml:space="preserve">2.16 GHz channel bandwidth. </w:t>
      </w:r>
      <w:r w:rsidR="00D8764A">
        <w:t>An</w:t>
      </w:r>
      <w:r>
        <w:t xml:space="preserve"> LBT mechanism, which is defined by ETSI </w:t>
      </w:r>
      <w:r w:rsidRPr="003E1DC2">
        <w:t>[2]</w:t>
      </w:r>
      <w:r w:rsidRPr="00901CBE">
        <w:t>,</w:t>
      </w:r>
      <w:r>
        <w:t xml:space="preserve"> is mandatory at least in Europe for 60 GHz. Coexistence design for NR unlicensed in 60 GHz should be compliant to this regulation for coexistence fairness. However, </w:t>
      </w:r>
      <w:r w:rsidRPr="002C3831">
        <w:rPr>
          <w:rFonts w:hint="eastAsia"/>
        </w:rPr>
        <w:t>potential further enhancements</w:t>
      </w:r>
      <w:r>
        <w:t xml:space="preserve"> (e.g., to enhance the spatial reuse and to protect beam sweeping operation) may be considered during the study item.</w:t>
      </w:r>
    </w:p>
    <w:p w14:paraId="71DBDB8A" w14:textId="50A43F60" w:rsidR="00C85B9D" w:rsidRDefault="00C85B9D" w:rsidP="00C85B9D">
      <w:pPr>
        <w:jc w:val="both"/>
        <w:rPr>
          <w:i/>
        </w:rPr>
      </w:pPr>
      <w:r w:rsidRPr="1A928BB7">
        <w:rPr>
          <w:b/>
          <w:i/>
        </w:rPr>
        <w:t xml:space="preserve">Proposal </w:t>
      </w:r>
      <w:r w:rsidR="00B96201" w:rsidRPr="1A928BB7">
        <w:rPr>
          <w:b/>
          <w:i/>
        </w:rPr>
        <w:t>1</w:t>
      </w:r>
      <w:r w:rsidR="002C2600">
        <w:rPr>
          <w:b/>
          <w:i/>
        </w:rPr>
        <w:t>2</w:t>
      </w:r>
      <w:r w:rsidRPr="1A928BB7">
        <w:rPr>
          <w:i/>
        </w:rPr>
        <w:t>: Coexistence design for NR unlicensed in 60 GHz sh</w:t>
      </w:r>
      <w:r w:rsidR="00E90F01">
        <w:rPr>
          <w:i/>
        </w:rPr>
        <w:t>all</w:t>
      </w:r>
      <w:r w:rsidRPr="1A928BB7">
        <w:rPr>
          <w:i/>
        </w:rPr>
        <w:t xml:space="preserve"> be compliant to regulation in different regions. However, potential further enhancements (e.g., to enhance the spatial reuse and to protect beam sweeping operation) may be considered during the study item.</w:t>
      </w:r>
    </w:p>
    <w:p w14:paraId="48203299" w14:textId="77777777" w:rsidR="002C2600" w:rsidRPr="004C2B5D" w:rsidRDefault="002C2600" w:rsidP="00C85B9D">
      <w:pPr>
        <w:jc w:val="both"/>
        <w:rPr>
          <w:i/>
          <w:lang w:eastAsia="zh-CN"/>
        </w:rPr>
      </w:pPr>
    </w:p>
    <w:p w14:paraId="1A823CE3" w14:textId="77777777" w:rsidR="00C85B9D" w:rsidRPr="00BB3BD7" w:rsidRDefault="00C85B9D" w:rsidP="00C85B9D">
      <w:pPr>
        <w:pStyle w:val="Heading2"/>
        <w:rPr>
          <w:sz w:val="28"/>
        </w:rPr>
      </w:pPr>
      <w:r>
        <w:rPr>
          <w:sz w:val="28"/>
        </w:rPr>
        <w:t>5</w:t>
      </w:r>
      <w:r w:rsidRPr="00216856">
        <w:rPr>
          <w:sz w:val="28"/>
        </w:rPr>
        <w:t>.</w:t>
      </w:r>
      <w:r>
        <w:rPr>
          <w:sz w:val="28"/>
        </w:rPr>
        <w:t>2</w:t>
      </w:r>
      <w:r w:rsidRPr="00216856">
        <w:rPr>
          <w:sz w:val="28"/>
        </w:rPr>
        <w:tab/>
      </w:r>
      <w:r>
        <w:rPr>
          <w:sz w:val="28"/>
        </w:rPr>
        <w:t>UL Channel access enhancement</w:t>
      </w:r>
    </w:p>
    <w:p w14:paraId="6415F52F" w14:textId="2CB464B4" w:rsidR="0004383E" w:rsidRDefault="00C85B9D" w:rsidP="00C85B9D">
      <w:pPr>
        <w:jc w:val="both"/>
        <w:rPr>
          <w:lang w:eastAsia="zh-CN"/>
        </w:rPr>
      </w:pPr>
      <w:r>
        <w:rPr>
          <w:rFonts w:hint="eastAsia"/>
          <w:lang w:eastAsia="zh-CN"/>
        </w:rPr>
        <w:t xml:space="preserve">In Rel-15 </w:t>
      </w:r>
      <w:r w:rsidR="0004383E">
        <w:rPr>
          <w:lang w:eastAsia="zh-CN"/>
        </w:rPr>
        <w:t xml:space="preserve">LTE </w:t>
      </w:r>
      <w:r>
        <w:rPr>
          <w:rFonts w:hint="eastAsia"/>
          <w:lang w:eastAsia="zh-CN"/>
        </w:rPr>
        <w:t>LAA</w:t>
      </w:r>
      <w:r>
        <w:rPr>
          <w:lang w:eastAsia="zh-CN"/>
        </w:rPr>
        <w:t xml:space="preserve"> WI, RAN1 concluded </w:t>
      </w:r>
      <w:r w:rsidR="0004383E">
        <w:rPr>
          <w:lang w:eastAsia="zh-CN"/>
        </w:rPr>
        <w:t xml:space="preserve">that </w:t>
      </w:r>
      <w:r>
        <w:rPr>
          <w:lang w:eastAsia="zh-CN"/>
        </w:rPr>
        <w:t>the benefit</w:t>
      </w:r>
      <w:r w:rsidR="0004383E">
        <w:rPr>
          <w:lang w:eastAsia="zh-CN"/>
        </w:rPr>
        <w:t>s</w:t>
      </w:r>
      <w:r>
        <w:rPr>
          <w:lang w:eastAsia="zh-CN"/>
        </w:rPr>
        <w:t xml:space="preserve"> of support</w:t>
      </w:r>
      <w:r w:rsidR="0004383E">
        <w:rPr>
          <w:lang w:eastAsia="zh-CN"/>
        </w:rPr>
        <w:t>ing</w:t>
      </w:r>
      <w:r>
        <w:rPr>
          <w:lang w:eastAsia="zh-CN"/>
        </w:rPr>
        <w:t xml:space="preserve"> autonomous uplink access in unlicensed spectrum </w:t>
      </w:r>
      <w:r w:rsidR="0004383E">
        <w:rPr>
          <w:lang w:eastAsia="zh-CN"/>
        </w:rPr>
        <w:t>include</w:t>
      </w:r>
      <w:r>
        <w:rPr>
          <w:lang w:eastAsia="zh-CN"/>
        </w:rPr>
        <w:t xml:space="preserve">: </w:t>
      </w:r>
      <w:r w:rsidR="00E90F01">
        <w:rPr>
          <w:lang w:eastAsia="zh-CN"/>
        </w:rPr>
        <w:br/>
      </w:r>
      <w:r>
        <w:rPr>
          <w:lang w:eastAsia="zh-CN"/>
        </w:rPr>
        <w:t xml:space="preserve">1. </w:t>
      </w:r>
      <w:r w:rsidRPr="003E1DC2">
        <w:rPr>
          <w:lang w:eastAsia="zh-CN"/>
        </w:rPr>
        <w:t xml:space="preserve">UL latency can be lowered due to reduced scheduling control signalling compared to a fully scheduled UL transmission; 2. UL throughput performance can be significantly better than scheduled UL at least for low cell loads, where few nodes contend for the channel. </w:t>
      </w:r>
    </w:p>
    <w:p w14:paraId="11669EC5" w14:textId="00F2222E" w:rsidR="00C85B9D" w:rsidRDefault="00C85B9D" w:rsidP="00C85B9D">
      <w:pPr>
        <w:jc w:val="both"/>
        <w:rPr>
          <w:lang w:eastAsia="zh-CN"/>
        </w:rPr>
      </w:pPr>
      <w:r w:rsidRPr="003E1DC2">
        <w:rPr>
          <w:lang w:eastAsia="zh-CN"/>
        </w:rPr>
        <w:t>With the similar purpose, autonomous UL access should be studied and supported in NR unlicensed operation.</w:t>
      </w:r>
    </w:p>
    <w:p w14:paraId="28E597ED" w14:textId="6578FD0E" w:rsidR="00C85B9D" w:rsidRPr="00263AC6" w:rsidRDefault="00C85B9D" w:rsidP="00C85B9D">
      <w:pPr>
        <w:jc w:val="both"/>
        <w:rPr>
          <w:i/>
        </w:rPr>
      </w:pPr>
      <w:r w:rsidRPr="1A928BB7">
        <w:rPr>
          <w:b/>
          <w:i/>
        </w:rPr>
        <w:t xml:space="preserve">Proposal </w:t>
      </w:r>
      <w:r w:rsidR="00B96201" w:rsidRPr="1A928BB7">
        <w:rPr>
          <w:b/>
          <w:i/>
        </w:rPr>
        <w:t>1</w:t>
      </w:r>
      <w:r w:rsidR="002C2600">
        <w:rPr>
          <w:b/>
          <w:i/>
        </w:rPr>
        <w:t>3</w:t>
      </w:r>
      <w:r w:rsidRPr="1A928BB7">
        <w:rPr>
          <w:i/>
        </w:rPr>
        <w:t xml:space="preserve">: </w:t>
      </w:r>
      <w:r w:rsidRPr="003E1DC2">
        <w:rPr>
          <w:i/>
        </w:rPr>
        <w:t>Autonomous UL access should be studied and supported in NR unlicensed operation.</w:t>
      </w:r>
    </w:p>
    <w:p w14:paraId="0B0226F5" w14:textId="420E79DE" w:rsidR="00C85B9D" w:rsidRDefault="00C85B9D" w:rsidP="00C85B9D">
      <w:pPr>
        <w:jc w:val="both"/>
        <w:rPr>
          <w:lang w:eastAsia="zh-CN"/>
        </w:rPr>
      </w:pPr>
      <w:r w:rsidRPr="00240501">
        <w:rPr>
          <w:lang w:eastAsia="zh-CN"/>
        </w:rPr>
        <w:t xml:space="preserve">With the experience of LAA/eLAA channel access design, we find that energy detection based LBT procedure may suffer from hidden node issue. As shown </w:t>
      </w:r>
      <w:r w:rsidRPr="006B5EC9">
        <w:rPr>
          <w:lang w:eastAsia="zh-CN"/>
        </w:rPr>
        <w:t xml:space="preserve">in </w:t>
      </w:r>
      <w:r w:rsidRPr="003E1DC2">
        <w:rPr>
          <w:lang w:eastAsia="zh-CN"/>
        </w:rPr>
        <w:t xml:space="preserve">Figure </w:t>
      </w:r>
      <w:r w:rsidR="006B5EC9" w:rsidRPr="006B5EC9">
        <w:rPr>
          <w:lang w:eastAsia="zh-CN"/>
        </w:rPr>
        <w:t>3</w:t>
      </w:r>
      <w:r w:rsidRPr="006B5EC9">
        <w:rPr>
          <w:lang w:eastAsia="zh-CN"/>
        </w:rPr>
        <w:t>, the</w:t>
      </w:r>
      <w:r w:rsidRPr="00CC331E">
        <w:rPr>
          <w:lang w:eastAsia="zh-CN"/>
        </w:rPr>
        <w:t xml:space="preserve"> </w:t>
      </w:r>
      <w:r>
        <w:rPr>
          <w:lang w:eastAsia="zh-CN"/>
        </w:rPr>
        <w:t>g</w:t>
      </w:r>
      <w:r w:rsidRPr="00CC331E">
        <w:rPr>
          <w:lang w:eastAsia="zh-CN"/>
        </w:rPr>
        <w:t xml:space="preserve">NB A and the </w:t>
      </w:r>
      <w:r>
        <w:rPr>
          <w:lang w:eastAsia="zh-CN"/>
        </w:rPr>
        <w:t>g</w:t>
      </w:r>
      <w:r w:rsidRPr="00CC331E">
        <w:rPr>
          <w:lang w:eastAsia="zh-CN"/>
        </w:rPr>
        <w:t xml:space="preserve">NB B cannot sense each other due to outside the sensing range. Whereas, the UE A is able to sense both </w:t>
      </w:r>
      <w:r>
        <w:rPr>
          <w:lang w:eastAsia="zh-CN"/>
        </w:rPr>
        <w:t>g</w:t>
      </w:r>
      <w:r w:rsidRPr="00CC331E">
        <w:rPr>
          <w:lang w:eastAsia="zh-CN"/>
        </w:rPr>
        <w:t xml:space="preserve">NBs. Before the </w:t>
      </w:r>
      <w:r>
        <w:rPr>
          <w:lang w:eastAsia="zh-CN"/>
        </w:rPr>
        <w:t>g</w:t>
      </w:r>
      <w:r w:rsidRPr="00CC331E">
        <w:rPr>
          <w:lang w:eastAsia="zh-CN"/>
        </w:rPr>
        <w:t xml:space="preserve">NB A transmits UL grant to the UE, the </w:t>
      </w:r>
      <w:r>
        <w:rPr>
          <w:lang w:eastAsia="zh-CN"/>
        </w:rPr>
        <w:t>g</w:t>
      </w:r>
      <w:r w:rsidRPr="00CC331E">
        <w:rPr>
          <w:lang w:eastAsia="zh-CN"/>
        </w:rPr>
        <w:t xml:space="preserve">NB senses the channel to be idle with LBT category 4 procedure, although </w:t>
      </w:r>
      <w:r>
        <w:rPr>
          <w:lang w:eastAsia="zh-CN"/>
        </w:rPr>
        <w:t>g</w:t>
      </w:r>
      <w:r w:rsidRPr="00CC331E">
        <w:rPr>
          <w:lang w:eastAsia="zh-CN"/>
        </w:rPr>
        <w:t xml:space="preserve">NB B is transmitting data to UE B. </w:t>
      </w:r>
      <w:r>
        <w:rPr>
          <w:lang w:eastAsia="zh-CN"/>
        </w:rPr>
        <w:t xml:space="preserve">After receiving the UL grant, </w:t>
      </w:r>
      <w:r w:rsidRPr="00CC331E">
        <w:rPr>
          <w:lang w:eastAsia="zh-CN"/>
        </w:rPr>
        <w:t xml:space="preserve">UE A may sense the channel to be busy, when it performs 25 us </w:t>
      </w:r>
      <w:r>
        <w:rPr>
          <w:lang w:eastAsia="zh-CN"/>
        </w:rPr>
        <w:t>one-shot LBT</w:t>
      </w:r>
      <w:r w:rsidRPr="00CC331E">
        <w:rPr>
          <w:lang w:eastAsia="zh-CN"/>
        </w:rPr>
        <w:t xml:space="preserve"> before its</w:t>
      </w:r>
      <w:r>
        <w:rPr>
          <w:lang w:eastAsia="zh-CN"/>
        </w:rPr>
        <w:t xml:space="preserve"> UL</w:t>
      </w:r>
      <w:r w:rsidRPr="00CC331E">
        <w:rPr>
          <w:lang w:eastAsia="zh-CN"/>
        </w:rPr>
        <w:t xml:space="preserve"> transmission. </w:t>
      </w:r>
      <w:r>
        <w:rPr>
          <w:lang w:eastAsia="zh-CN"/>
        </w:rPr>
        <w:t>Hence, t</w:t>
      </w:r>
      <w:r w:rsidRPr="00CC331E">
        <w:rPr>
          <w:lang w:eastAsia="zh-CN"/>
        </w:rPr>
        <w:t>he scheduled UL resources</w:t>
      </w:r>
      <w:r>
        <w:rPr>
          <w:lang w:eastAsia="zh-CN"/>
        </w:rPr>
        <w:t xml:space="preserve"> are waste</w:t>
      </w:r>
      <w:r w:rsidR="009A4818">
        <w:rPr>
          <w:lang w:eastAsia="zh-CN"/>
        </w:rPr>
        <w:t>d</w:t>
      </w:r>
      <w:r>
        <w:rPr>
          <w:lang w:eastAsia="zh-CN"/>
        </w:rPr>
        <w:t xml:space="preserve"> due to failed UL LBT, which may suffer the UL performance dramatically and result in inefficient spectrum utilization. </w:t>
      </w:r>
    </w:p>
    <w:p w14:paraId="6C9D3FE5" w14:textId="23AF6B1F" w:rsidR="00C85B9D" w:rsidRPr="003E1DC2" w:rsidRDefault="00C85B9D" w:rsidP="00C85B9D">
      <w:pPr>
        <w:jc w:val="both"/>
        <w:rPr>
          <w:i/>
          <w:lang w:eastAsia="zh-CN"/>
        </w:rPr>
      </w:pPr>
      <w:r w:rsidRPr="003E1DC2">
        <w:rPr>
          <w:b/>
          <w:i/>
          <w:lang w:eastAsia="zh-CN"/>
        </w:rPr>
        <w:t xml:space="preserve">Observation </w:t>
      </w:r>
      <w:r w:rsidR="00BC106B">
        <w:rPr>
          <w:b/>
          <w:i/>
          <w:lang w:eastAsia="zh-CN"/>
        </w:rPr>
        <w:t>4</w:t>
      </w:r>
      <w:r w:rsidRPr="003E1DC2">
        <w:rPr>
          <w:i/>
          <w:lang w:eastAsia="zh-CN"/>
        </w:rPr>
        <w:t xml:space="preserve">: </w:t>
      </w:r>
      <w:r w:rsidR="00214400">
        <w:rPr>
          <w:i/>
          <w:lang w:eastAsia="zh-CN"/>
        </w:rPr>
        <w:t>H</w:t>
      </w:r>
      <w:r w:rsidRPr="003E1DC2">
        <w:rPr>
          <w:i/>
          <w:lang w:eastAsia="zh-CN"/>
        </w:rPr>
        <w:t>idden node</w:t>
      </w:r>
      <w:r w:rsidR="00214400">
        <w:rPr>
          <w:i/>
          <w:lang w:eastAsia="zh-CN"/>
        </w:rPr>
        <w:t>s</w:t>
      </w:r>
      <w:r w:rsidRPr="003E1DC2">
        <w:rPr>
          <w:i/>
          <w:lang w:eastAsia="zh-CN"/>
        </w:rPr>
        <w:t xml:space="preserve"> </w:t>
      </w:r>
      <w:r w:rsidR="00214400">
        <w:rPr>
          <w:i/>
          <w:lang w:eastAsia="zh-CN"/>
        </w:rPr>
        <w:t>may reduce</w:t>
      </w:r>
      <w:r w:rsidRPr="003E1DC2">
        <w:rPr>
          <w:i/>
          <w:lang w:eastAsia="zh-CN"/>
        </w:rPr>
        <w:t xml:space="preserve"> UL channel access probability in unlicensed spectrum</w:t>
      </w:r>
    </w:p>
    <w:p w14:paraId="67A92B8D" w14:textId="77777777" w:rsidR="00C85B9D" w:rsidRDefault="00C85B9D" w:rsidP="00C85B9D">
      <w:pPr>
        <w:jc w:val="center"/>
      </w:pPr>
      <w:r>
        <w:object w:dxaOrig="8292" w:dyaOrig="2904" w14:anchorId="048111C9">
          <v:shape id="_x0000_i1027" type="#_x0000_t75" style="width:344.4pt;height:120.9pt" o:ole="">
            <v:imagedata r:id="rId18" o:title=""/>
          </v:shape>
          <o:OLEObject Type="Embed" ProgID="Visio.Drawing.15" ShapeID="_x0000_i1027" DrawAspect="Content" ObjectID="_1580318457" r:id="rId19"/>
        </w:object>
      </w:r>
    </w:p>
    <w:p w14:paraId="5FF8A7B2" w14:textId="66D55CB3" w:rsidR="00C85B9D" w:rsidRPr="003E1DC2" w:rsidRDefault="00C85B9D" w:rsidP="00C85B9D">
      <w:pPr>
        <w:jc w:val="center"/>
        <w:rPr>
          <w:rFonts w:eastAsiaTheme="minorEastAsia"/>
          <w:b/>
          <w:lang w:eastAsia="zh-CN"/>
        </w:rPr>
      </w:pPr>
      <w:r w:rsidRPr="003E1DC2">
        <w:rPr>
          <w:rFonts w:eastAsiaTheme="minorEastAsia"/>
          <w:b/>
          <w:lang w:eastAsia="zh-CN"/>
        </w:rPr>
        <w:t xml:space="preserve">Figure </w:t>
      </w:r>
      <w:r w:rsidR="006B5EC9" w:rsidRPr="003E1DC2">
        <w:rPr>
          <w:rFonts w:eastAsiaTheme="minorEastAsia"/>
          <w:b/>
          <w:lang w:eastAsia="zh-CN"/>
        </w:rPr>
        <w:t>3</w:t>
      </w:r>
      <w:r w:rsidR="006B5EC9" w:rsidRPr="1A928BB7">
        <w:rPr>
          <w:rFonts w:eastAsiaTheme="minorEastAsia"/>
          <w:b/>
          <w:lang w:eastAsia="zh-CN"/>
        </w:rPr>
        <w:t>.</w:t>
      </w:r>
      <w:r w:rsidR="006B5EC9" w:rsidRPr="003E1DC2">
        <w:rPr>
          <w:rFonts w:eastAsiaTheme="minorEastAsia"/>
          <w:b/>
          <w:lang w:eastAsia="zh-CN"/>
        </w:rPr>
        <w:t xml:space="preserve"> </w:t>
      </w:r>
      <w:r w:rsidRPr="003E1DC2">
        <w:rPr>
          <w:b/>
        </w:rPr>
        <w:t>Hidden node issue for UL transmission in unlicensed spectrum</w:t>
      </w:r>
      <w:r w:rsidR="006B5EC9" w:rsidRPr="1A928BB7">
        <w:rPr>
          <w:b/>
        </w:rPr>
        <w:t>.</w:t>
      </w:r>
    </w:p>
    <w:p w14:paraId="614651F2" w14:textId="7598FEC0" w:rsidR="00C85B9D" w:rsidRPr="003E1DC2" w:rsidRDefault="00C85B9D" w:rsidP="00C85B9D">
      <w:pPr>
        <w:jc w:val="both"/>
        <w:rPr>
          <w:lang w:eastAsia="zh-CN"/>
        </w:rPr>
      </w:pPr>
      <w:r w:rsidRPr="003E1DC2">
        <w:rPr>
          <w:lang w:eastAsia="zh-CN"/>
        </w:rPr>
        <w:t>To minimize the impact of hidden node</w:t>
      </w:r>
      <w:r w:rsidR="00214400">
        <w:rPr>
          <w:lang w:eastAsia="zh-CN"/>
        </w:rPr>
        <w:t>s</w:t>
      </w:r>
      <w:r w:rsidRPr="003E1DC2">
        <w:rPr>
          <w:lang w:eastAsia="zh-CN"/>
        </w:rPr>
        <w:t xml:space="preserve"> on UL transmission, an over-booked UL scheduling and channel access can be considered. More specifically, the gNB could schedule UL transmissions from different UEs on the same time-frequency resource. By managing different transmission starting positions, collisions caused by overbooking can be reduced, and UL access probability is increase. Alternatively, with fast energy detection based on necessary signals, the gNB can identify the colliding UEs.</w:t>
      </w:r>
    </w:p>
    <w:p w14:paraId="61C29B89" w14:textId="6EAD0714" w:rsidR="00C85B9D" w:rsidRPr="003E1DC2" w:rsidRDefault="00C85B9D" w:rsidP="003E1DC2">
      <w:pPr>
        <w:spacing w:line="259" w:lineRule="auto"/>
        <w:jc w:val="both"/>
        <w:rPr>
          <w:i/>
          <w:lang w:eastAsia="zh-CN"/>
        </w:rPr>
      </w:pPr>
      <w:r w:rsidRPr="003E1DC2">
        <w:rPr>
          <w:b/>
          <w:i/>
          <w:lang w:eastAsia="zh-CN"/>
        </w:rPr>
        <w:t xml:space="preserve">Proposal </w:t>
      </w:r>
      <w:r w:rsidR="00B96201" w:rsidRPr="003E1DC2">
        <w:rPr>
          <w:b/>
          <w:i/>
          <w:lang w:eastAsia="zh-CN"/>
        </w:rPr>
        <w:t>1</w:t>
      </w:r>
      <w:r w:rsidR="002C2600">
        <w:rPr>
          <w:b/>
          <w:i/>
          <w:lang w:eastAsia="zh-CN"/>
        </w:rPr>
        <w:t>4</w:t>
      </w:r>
      <w:r w:rsidRPr="003E1DC2">
        <w:rPr>
          <w:b/>
          <w:i/>
          <w:lang w:eastAsia="zh-CN"/>
        </w:rPr>
        <w:t>:</w:t>
      </w:r>
      <w:r w:rsidRPr="003E1DC2">
        <w:rPr>
          <w:i/>
          <w:lang w:eastAsia="zh-CN"/>
        </w:rPr>
        <w:t xml:space="preserve"> Overbooked UL transmissions can be considered to increase UL access probability</w:t>
      </w:r>
    </w:p>
    <w:p w14:paraId="01D5C2D2" w14:textId="67D71F97" w:rsidR="00C85B9D" w:rsidRDefault="00C85B9D" w:rsidP="00C85B9D">
      <w:pPr>
        <w:jc w:val="both"/>
        <w:rPr>
          <w:rFonts w:eastAsia="MS Mincho"/>
          <w:i/>
          <w:lang w:eastAsia="ja-JP"/>
        </w:rPr>
      </w:pPr>
    </w:p>
    <w:p w14:paraId="42E3E0E9" w14:textId="3B382A8E" w:rsidR="002C2600" w:rsidRDefault="002C2600" w:rsidP="00C85B9D">
      <w:pPr>
        <w:jc w:val="both"/>
        <w:rPr>
          <w:rFonts w:eastAsia="MS Mincho"/>
          <w:i/>
          <w:lang w:eastAsia="ja-JP"/>
        </w:rPr>
      </w:pPr>
    </w:p>
    <w:p w14:paraId="74C5503E" w14:textId="77777777" w:rsidR="002C2600" w:rsidRPr="00073C4A" w:rsidRDefault="002C2600" w:rsidP="00C85B9D">
      <w:pPr>
        <w:jc w:val="both"/>
        <w:rPr>
          <w:rFonts w:eastAsia="MS Mincho"/>
          <w:i/>
          <w:lang w:eastAsia="ja-JP"/>
        </w:rPr>
      </w:pPr>
    </w:p>
    <w:p w14:paraId="288F9882" w14:textId="4A2EDD3E" w:rsidR="0075660B" w:rsidRPr="001F28AA" w:rsidRDefault="0075660B" w:rsidP="0075660B">
      <w:pPr>
        <w:pStyle w:val="Heading1"/>
      </w:pPr>
      <w:r>
        <w:rPr>
          <w:color w:val="000000"/>
        </w:rPr>
        <w:lastRenderedPageBreak/>
        <w:t>6</w:t>
      </w:r>
      <w:r w:rsidRPr="00A51522">
        <w:rPr>
          <w:color w:val="000000"/>
        </w:rPr>
        <w:tab/>
      </w:r>
      <w:r>
        <w:rPr>
          <w:color w:val="000000"/>
        </w:rPr>
        <w:t>Broadcast signals and synchronization</w:t>
      </w:r>
      <w:r w:rsidR="00EF58AE">
        <w:rPr>
          <w:color w:val="000000"/>
        </w:rPr>
        <w:t xml:space="preserve"> </w:t>
      </w:r>
    </w:p>
    <w:p w14:paraId="45FFBEA2" w14:textId="7F412B08" w:rsidR="0075660B" w:rsidRDefault="0075660B" w:rsidP="00C640FE">
      <w:pPr>
        <w:spacing w:after="0"/>
        <w:jc w:val="both"/>
      </w:pPr>
    </w:p>
    <w:p w14:paraId="1265DE8E" w14:textId="3056F267" w:rsidR="00216856" w:rsidRPr="00216856" w:rsidRDefault="00216856" w:rsidP="00216856">
      <w:pPr>
        <w:pStyle w:val="Heading2"/>
        <w:rPr>
          <w:sz w:val="28"/>
        </w:rPr>
      </w:pPr>
      <w:r w:rsidRPr="00216856">
        <w:rPr>
          <w:sz w:val="28"/>
        </w:rPr>
        <w:t>6.1</w:t>
      </w:r>
      <w:r w:rsidRPr="00216856">
        <w:rPr>
          <w:sz w:val="28"/>
        </w:rPr>
        <w:tab/>
      </w:r>
      <w:r>
        <w:rPr>
          <w:sz w:val="28"/>
        </w:rPr>
        <w:t>SS/PBCH block structure</w:t>
      </w:r>
    </w:p>
    <w:p w14:paraId="5F00E59E" w14:textId="2D5D7EA4" w:rsidR="00216856" w:rsidRDefault="003376DA" w:rsidP="00C640FE">
      <w:pPr>
        <w:spacing w:after="0"/>
        <w:jc w:val="both"/>
      </w:pPr>
      <w:r>
        <w:t xml:space="preserve">NR Rel15 defines an SS/PBCH block for </w:t>
      </w:r>
      <w:r w:rsidR="00AF26B0" w:rsidRPr="00AF26B0">
        <w:t xml:space="preserve">time and frequency synchronization </w:t>
      </w:r>
      <w:r w:rsidR="00AF26B0">
        <w:t xml:space="preserve">acquisition </w:t>
      </w:r>
      <w:r w:rsidR="00AF26B0" w:rsidRPr="00AF26B0">
        <w:t>with</w:t>
      </w:r>
      <w:r w:rsidR="00F54405">
        <w:t>in</w:t>
      </w:r>
      <w:r w:rsidR="00AF26B0" w:rsidRPr="00AF26B0">
        <w:t xml:space="preserve"> a cell and </w:t>
      </w:r>
      <w:r w:rsidR="00F54405" w:rsidRPr="00AF26B0">
        <w:t>detect</w:t>
      </w:r>
      <w:r w:rsidR="00F54405">
        <w:t>ion of</w:t>
      </w:r>
      <w:r w:rsidR="00F54405" w:rsidRPr="00AF26B0">
        <w:t xml:space="preserve"> </w:t>
      </w:r>
      <w:r w:rsidR="00AF26B0" w:rsidRPr="00AF26B0">
        <w:t>the physical layer Cell ID of that cell.</w:t>
      </w:r>
      <w:r w:rsidR="00AF26B0">
        <w:t xml:space="preserve"> SS/PBCH block comprises NR-PSS, NR-SSS and NR-PBCH (+DMRS) and </w:t>
      </w:r>
      <w:r w:rsidR="00A42A88">
        <w:t>spans</w:t>
      </w:r>
      <w:r w:rsidR="00AF26B0">
        <w:t xml:space="preserve"> four symbol</w:t>
      </w:r>
      <w:r w:rsidR="00A42A88">
        <w:t>s in</w:t>
      </w:r>
      <w:r w:rsidR="00AF26B0">
        <w:t xml:space="preserve"> time domain and 20 PRB</w:t>
      </w:r>
      <w:r w:rsidR="00A42A88">
        <w:t>s in</w:t>
      </w:r>
      <w:r w:rsidR="00AF26B0">
        <w:t xml:space="preserve"> frequency </w:t>
      </w:r>
      <w:r w:rsidR="00CC6279">
        <w:t>domain</w:t>
      </w:r>
      <w:r w:rsidR="00C0208F">
        <w:t xml:space="preserve">, as shown in </w:t>
      </w:r>
      <w:r w:rsidR="00CB6F29">
        <w:t>Figure 4</w:t>
      </w:r>
      <w:r w:rsidR="00AF26B0">
        <w:t xml:space="preserve">. </w:t>
      </w:r>
      <w:r w:rsidR="00216856">
        <w:t>NR-PSS and NR-SSS sequence lengths are double</w:t>
      </w:r>
      <w:r w:rsidR="00836843">
        <w:t>d</w:t>
      </w:r>
      <w:r w:rsidR="00216856">
        <w:t xml:space="preserve"> compared to PSS and SSS in LTE</w:t>
      </w:r>
      <w:r w:rsidR="00836843">
        <w:t xml:space="preserve"> to</w:t>
      </w:r>
      <w:r w:rsidR="00216856">
        <w:t xml:space="preserve"> </w:t>
      </w:r>
      <w:r w:rsidR="00836843">
        <w:t xml:space="preserve">provide </w:t>
      </w:r>
      <w:r w:rsidR="00216856">
        <w:t xml:space="preserve">improved one-shot detection performance. </w:t>
      </w:r>
      <w:r w:rsidR="00AF26B0">
        <w:t>The same structure is used irrespective of the subcarrier spacing and carrier frequency range</w:t>
      </w:r>
      <w:r w:rsidR="00CC6279">
        <w:t xml:space="preserve"> in NR</w:t>
      </w:r>
      <w:r w:rsidR="00AF26B0">
        <w:t xml:space="preserve">. </w:t>
      </w:r>
      <w:r w:rsidR="00CC6279">
        <w:t>In general, w</w:t>
      </w:r>
      <w:r w:rsidR="00216856">
        <w:t>e consider that the developed SS/PBCH block structure can be applied also for unlicensed operation.</w:t>
      </w:r>
    </w:p>
    <w:p w14:paraId="56393E06" w14:textId="716C4373" w:rsidR="00216856" w:rsidRDefault="00216856" w:rsidP="00C640FE">
      <w:pPr>
        <w:spacing w:after="0"/>
        <w:jc w:val="both"/>
      </w:pPr>
    </w:p>
    <w:p w14:paraId="61649381" w14:textId="2B5DFFE5" w:rsidR="00216856" w:rsidRPr="00216856" w:rsidRDefault="00216856">
      <w:pPr>
        <w:spacing w:after="0"/>
        <w:jc w:val="both"/>
        <w:rPr>
          <w:i/>
        </w:rPr>
      </w:pPr>
      <w:r w:rsidRPr="1A928BB7">
        <w:rPr>
          <w:b/>
          <w:i/>
        </w:rPr>
        <w:t xml:space="preserve">Proposal </w:t>
      </w:r>
      <w:r w:rsidR="00B96201" w:rsidRPr="1A928BB7">
        <w:rPr>
          <w:b/>
          <w:i/>
        </w:rPr>
        <w:t>1</w:t>
      </w:r>
      <w:r w:rsidR="002C2600">
        <w:rPr>
          <w:b/>
          <w:i/>
        </w:rPr>
        <w:t>5</w:t>
      </w:r>
      <w:r w:rsidRPr="1A928BB7">
        <w:rPr>
          <w:b/>
          <w:i/>
        </w:rPr>
        <w:t xml:space="preserve">: </w:t>
      </w:r>
      <w:r w:rsidRPr="1A928BB7">
        <w:rPr>
          <w:i/>
        </w:rPr>
        <w:t xml:space="preserve">Use </w:t>
      </w:r>
      <w:r w:rsidR="00EE078B" w:rsidRPr="1A928BB7">
        <w:rPr>
          <w:i/>
        </w:rPr>
        <w:t xml:space="preserve">NR </w:t>
      </w:r>
      <w:r w:rsidRPr="1A928BB7">
        <w:rPr>
          <w:i/>
        </w:rPr>
        <w:t>Rel</w:t>
      </w:r>
      <w:r w:rsidR="00214400">
        <w:rPr>
          <w:i/>
        </w:rPr>
        <w:t>-</w:t>
      </w:r>
      <w:r w:rsidRPr="1A928BB7">
        <w:rPr>
          <w:i/>
        </w:rPr>
        <w:t xml:space="preserve">15 SS/PBCH block </w:t>
      </w:r>
      <w:r w:rsidR="009544CF" w:rsidRPr="1A928BB7">
        <w:rPr>
          <w:i/>
        </w:rPr>
        <w:t xml:space="preserve">time and frequency </w:t>
      </w:r>
      <w:r w:rsidR="009544CF" w:rsidRPr="00A63EF0">
        <w:rPr>
          <w:i/>
        </w:rPr>
        <w:t xml:space="preserve">domain </w:t>
      </w:r>
      <w:r w:rsidRPr="003E1DC2">
        <w:rPr>
          <w:i/>
        </w:rPr>
        <w:t>structure</w:t>
      </w:r>
      <w:r w:rsidRPr="00A63EF0">
        <w:rPr>
          <w:i/>
        </w:rPr>
        <w:t xml:space="preserve"> for</w:t>
      </w:r>
      <w:r w:rsidRPr="1A928BB7">
        <w:rPr>
          <w:i/>
        </w:rPr>
        <w:t xml:space="preserve"> NR unlicensed operation.</w:t>
      </w:r>
    </w:p>
    <w:p w14:paraId="1EBB882D" w14:textId="77777777" w:rsidR="00216856" w:rsidRDefault="00216856" w:rsidP="00C640FE">
      <w:pPr>
        <w:spacing w:after="0"/>
        <w:jc w:val="both"/>
      </w:pPr>
    </w:p>
    <w:p w14:paraId="6B7E639D" w14:textId="7F2F74D7" w:rsidR="00FB4A7A" w:rsidRDefault="00FB4A7A" w:rsidP="003E1DC2">
      <w:pPr>
        <w:spacing w:after="0"/>
        <w:jc w:val="center"/>
      </w:pPr>
      <w:r>
        <w:rPr>
          <w:noProof/>
        </w:rPr>
        <w:drawing>
          <wp:inline distT="0" distB="0" distL="0" distR="0" wp14:anchorId="60CA9C79" wp14:editId="1B4D8ABC">
            <wp:extent cx="2453268" cy="2095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57534" cy="2099144"/>
                    </a:xfrm>
                    <a:prstGeom prst="rect">
                      <a:avLst/>
                    </a:prstGeom>
                    <a:noFill/>
                  </pic:spPr>
                </pic:pic>
              </a:graphicData>
            </a:graphic>
          </wp:inline>
        </w:drawing>
      </w:r>
    </w:p>
    <w:p w14:paraId="329E0F8A" w14:textId="0CD71090" w:rsidR="00FB4A7A" w:rsidRDefault="00D53010" w:rsidP="003E1DC2">
      <w:pPr>
        <w:spacing w:after="0"/>
        <w:jc w:val="center"/>
      </w:pPr>
      <w:r w:rsidRPr="00376EB5">
        <w:rPr>
          <w:rFonts w:eastAsiaTheme="minorEastAsia"/>
          <w:b/>
          <w:lang w:eastAsia="zh-CN"/>
        </w:rPr>
        <w:t xml:space="preserve">Figure </w:t>
      </w:r>
      <w:r>
        <w:rPr>
          <w:rFonts w:eastAsiaTheme="minorEastAsia"/>
          <w:b/>
          <w:lang w:eastAsia="zh-CN"/>
        </w:rPr>
        <w:t>4</w:t>
      </w:r>
      <w:r w:rsidRPr="1A928BB7">
        <w:rPr>
          <w:rFonts w:eastAsiaTheme="minorEastAsia"/>
          <w:b/>
          <w:lang w:eastAsia="zh-CN"/>
        </w:rPr>
        <w:t>.</w:t>
      </w:r>
      <w:r w:rsidRPr="00376EB5">
        <w:rPr>
          <w:rFonts w:eastAsiaTheme="minorEastAsia"/>
          <w:b/>
          <w:lang w:eastAsia="zh-CN"/>
        </w:rPr>
        <w:t xml:space="preserve"> </w:t>
      </w:r>
      <w:r w:rsidR="00A150AB">
        <w:rPr>
          <w:rFonts w:eastAsiaTheme="minorEastAsia"/>
          <w:b/>
          <w:lang w:eastAsia="zh-CN"/>
        </w:rPr>
        <w:t xml:space="preserve">Time and frequency domain structure of </w:t>
      </w:r>
      <w:r>
        <w:rPr>
          <w:b/>
        </w:rPr>
        <w:t>NR Rel15 SS/PBCH</w:t>
      </w:r>
      <w:r w:rsidRPr="1A928BB7">
        <w:rPr>
          <w:b/>
        </w:rPr>
        <w:t>.</w:t>
      </w:r>
    </w:p>
    <w:p w14:paraId="11C2A61D" w14:textId="736B6433" w:rsidR="00216856" w:rsidRDefault="00216856" w:rsidP="00C640FE">
      <w:pPr>
        <w:spacing w:after="0"/>
        <w:jc w:val="both"/>
      </w:pPr>
    </w:p>
    <w:p w14:paraId="78121DFB" w14:textId="44B2DBE0" w:rsidR="00216856" w:rsidRDefault="00216856" w:rsidP="00216856">
      <w:pPr>
        <w:pStyle w:val="Heading2"/>
        <w:rPr>
          <w:sz w:val="28"/>
        </w:rPr>
      </w:pPr>
      <w:r w:rsidRPr="00216856">
        <w:rPr>
          <w:sz w:val="28"/>
        </w:rPr>
        <w:t>6.</w:t>
      </w:r>
      <w:r w:rsidR="006D09B3">
        <w:rPr>
          <w:sz w:val="28"/>
        </w:rPr>
        <w:t>2</w:t>
      </w:r>
      <w:r w:rsidRPr="00216856">
        <w:rPr>
          <w:sz w:val="28"/>
        </w:rPr>
        <w:tab/>
      </w:r>
      <w:r>
        <w:rPr>
          <w:sz w:val="28"/>
        </w:rPr>
        <w:t>Multiple SS/PBCH block locations within a half-frame</w:t>
      </w:r>
    </w:p>
    <w:p w14:paraId="7BE6DC41" w14:textId="1CA9F0A0" w:rsidR="00216856" w:rsidRDefault="00216856" w:rsidP="00216856">
      <w:r>
        <w:t>NR Rel15 defines</w:t>
      </w:r>
      <w:r w:rsidR="00791BF8">
        <w:t xml:space="preserve"> multiple SS/PBCH block positions within a 5 ms half-frame</w:t>
      </w:r>
      <w:r w:rsidR="00EE078B">
        <w:t xml:space="preserve"> which forms a SS/PBCH block burst set. </w:t>
      </w:r>
      <w:r w:rsidR="00101875">
        <w:t>The number of positions is a function of carrier frequency range</w:t>
      </w:r>
      <w:r w:rsidR="00EE078B">
        <w:t xml:space="preserve"> as follows</w:t>
      </w:r>
      <w:r w:rsidR="00101875">
        <w:t>:</w:t>
      </w:r>
    </w:p>
    <w:p w14:paraId="5A517C6A" w14:textId="77777777" w:rsidR="00184804" w:rsidRPr="00184804" w:rsidRDefault="009E31A3" w:rsidP="009F2A71">
      <w:pPr>
        <w:numPr>
          <w:ilvl w:val="0"/>
          <w:numId w:val="29"/>
        </w:numPr>
        <w:rPr>
          <w:lang w:val="en-US"/>
        </w:rPr>
      </w:pPr>
      <w:r w:rsidRPr="00184804">
        <w:rPr>
          <w:lang w:val="fi-FI"/>
        </w:rPr>
        <w:t>4 for below 3 GHz</w:t>
      </w:r>
    </w:p>
    <w:p w14:paraId="1049F063" w14:textId="69DCE531" w:rsidR="00C655E5" w:rsidRPr="00184804" w:rsidRDefault="009E31A3" w:rsidP="009F2A71">
      <w:pPr>
        <w:numPr>
          <w:ilvl w:val="0"/>
          <w:numId w:val="29"/>
        </w:numPr>
        <w:rPr>
          <w:lang w:val="en-US"/>
        </w:rPr>
      </w:pPr>
      <w:r w:rsidRPr="00184804">
        <w:rPr>
          <w:lang w:val="en-US"/>
        </w:rPr>
        <w:t>8 for between 3 GHz and 6 GHz</w:t>
      </w:r>
    </w:p>
    <w:p w14:paraId="7F97C99F" w14:textId="77777777" w:rsidR="00C655E5" w:rsidRPr="00184804" w:rsidRDefault="009E31A3" w:rsidP="00184804">
      <w:pPr>
        <w:numPr>
          <w:ilvl w:val="0"/>
          <w:numId w:val="29"/>
        </w:numPr>
        <w:rPr>
          <w:lang w:val="fi-FI"/>
        </w:rPr>
      </w:pPr>
      <w:r w:rsidRPr="00184804">
        <w:rPr>
          <w:lang w:val="fi-FI"/>
        </w:rPr>
        <w:t>64 for above 6 GHz</w:t>
      </w:r>
    </w:p>
    <w:p w14:paraId="3998D3D0" w14:textId="73D8AB0D" w:rsidR="00E82F13" w:rsidRDefault="00184804" w:rsidP="00216856">
      <w:r>
        <w:t xml:space="preserve">The starting symbols of the SS/PBCH blocks depend on the applied subcarrier spacing and pattern type. For all other SCS options there is one pattern but for 30 kHz SCS option there are two SS/PBCH block mapping options. </w:t>
      </w:r>
      <w:r w:rsidR="00E82F13">
        <w:t xml:space="preserve">Typically, in the defined patterns there are two (30 kHz SCS and pattern 1 and 120 kHz SCS) or four (240 kHz SCS) consecutively allocated SS/PBCH blocks in time domain. Only mapping pattern for 15 kHz SCS and pattern 2 for 30 kHz SCS have always time domain gap between all SS/PBCH blocks. When applying multiple SS/PBCH blocks for beamforming it may be required that LBT needs to be performed from the “direction” to which SS/PBCH block is to be transmitted. Thus, there may be need for </w:t>
      </w:r>
      <w:r w:rsidR="006C17A2">
        <w:t xml:space="preserve">a </w:t>
      </w:r>
      <w:r w:rsidR="00E82F13">
        <w:t xml:space="preserve">gap between consecutive SS/PBCH blocks and new mapping patterns may </w:t>
      </w:r>
      <w:r w:rsidR="006D09B3">
        <w:t xml:space="preserve">be </w:t>
      </w:r>
      <w:r w:rsidR="00836843">
        <w:t>required</w:t>
      </w:r>
      <w:r w:rsidR="00E82F13">
        <w:t xml:space="preserve"> especially for SCS options targeted to be used at above 6 GHz.</w:t>
      </w:r>
    </w:p>
    <w:p w14:paraId="08135EC4" w14:textId="140A0F08" w:rsidR="00E82F13" w:rsidRPr="003E1DC2" w:rsidRDefault="00E82F13" w:rsidP="00216856">
      <w:pPr>
        <w:rPr>
          <w:i/>
        </w:rPr>
      </w:pPr>
      <w:r w:rsidRPr="1A928BB7">
        <w:rPr>
          <w:b/>
          <w:i/>
        </w:rPr>
        <w:t>Observation</w:t>
      </w:r>
      <w:r w:rsidR="00B96201" w:rsidRPr="1A928BB7">
        <w:rPr>
          <w:b/>
          <w:i/>
        </w:rPr>
        <w:t xml:space="preserve"> </w:t>
      </w:r>
      <w:r w:rsidR="00BC106B">
        <w:rPr>
          <w:b/>
          <w:i/>
        </w:rPr>
        <w:t>5</w:t>
      </w:r>
      <w:r w:rsidRPr="1A928BB7">
        <w:rPr>
          <w:b/>
          <w:i/>
        </w:rPr>
        <w:t xml:space="preserve">: </w:t>
      </w:r>
      <w:r w:rsidRPr="1A928BB7">
        <w:rPr>
          <w:i/>
        </w:rPr>
        <w:t xml:space="preserve">When applying beamforming for SS/PBCH blocks, due to LBT there may need to be </w:t>
      </w:r>
      <w:r w:rsidR="006A757C">
        <w:rPr>
          <w:i/>
        </w:rPr>
        <w:t xml:space="preserve">a </w:t>
      </w:r>
      <w:r w:rsidRPr="1A928BB7">
        <w:rPr>
          <w:i/>
        </w:rPr>
        <w:t>time domain gap between consecutive SS/PBCH blocks and thus new mapping patterns may be needed at least for above 6 GHz unlicensed operation.</w:t>
      </w:r>
    </w:p>
    <w:p w14:paraId="50885E07" w14:textId="542FF40B" w:rsidR="00184804" w:rsidRDefault="00184804" w:rsidP="00216856">
      <w:r>
        <w:t xml:space="preserve">While in NR, the multiple locations were designed primarily for beamforming purpose, in unlicensed operation the multiple SS/PBCH block positions can also be used to </w:t>
      </w:r>
      <w:r w:rsidR="00EE078B">
        <w:t xml:space="preserve">provide robustness </w:t>
      </w:r>
      <w:r w:rsidR="00677A6E">
        <w:t>for</w:t>
      </w:r>
      <w:r>
        <w:t xml:space="preserve"> LBT based channel access. In other words, gNB could use some of the positions </w:t>
      </w:r>
      <w:r w:rsidR="00EE078B">
        <w:t xml:space="preserve">of the SS/PBCH burst set </w:t>
      </w:r>
      <w:r>
        <w:t>as opportunistic or backup positions which it could use for transmission of the SS/PBCH block if the use of the “main” SS/PBCH position</w:t>
      </w:r>
      <w:r w:rsidR="00EE078B">
        <w:t>(s)</w:t>
      </w:r>
      <w:r>
        <w:t xml:space="preserve"> was</w:t>
      </w:r>
      <w:r w:rsidR="00EE078B">
        <w:t>/were</w:t>
      </w:r>
      <w:r>
        <w:t xml:space="preserve"> blocked due to negative LBT. </w:t>
      </w:r>
    </w:p>
    <w:p w14:paraId="2C9DF263" w14:textId="24B66375" w:rsidR="00E82F13" w:rsidRDefault="00184804" w:rsidP="00216856">
      <w:pPr>
        <w:rPr>
          <w:i/>
        </w:rPr>
      </w:pPr>
      <w:r>
        <w:rPr>
          <w:b/>
          <w:i/>
        </w:rPr>
        <w:lastRenderedPageBreak/>
        <w:t>Observation</w:t>
      </w:r>
      <w:r w:rsidR="00B96201">
        <w:rPr>
          <w:b/>
          <w:i/>
        </w:rPr>
        <w:t xml:space="preserve"> </w:t>
      </w:r>
      <w:r w:rsidR="00BC106B">
        <w:rPr>
          <w:b/>
          <w:i/>
        </w:rPr>
        <w:t>6</w:t>
      </w:r>
      <w:r>
        <w:rPr>
          <w:b/>
          <w:i/>
        </w:rPr>
        <w:t xml:space="preserve">: </w:t>
      </w:r>
      <w:r>
        <w:rPr>
          <w:i/>
        </w:rPr>
        <w:t xml:space="preserve">Multiple SS/PBCH blocks </w:t>
      </w:r>
      <w:r w:rsidR="004B0DCB">
        <w:rPr>
          <w:i/>
        </w:rPr>
        <w:t>within a 5 ms half-frame provide multiple transmission opportunities for the SS/PBCH block</w:t>
      </w:r>
      <w:r w:rsidR="00677A6E">
        <w:rPr>
          <w:i/>
        </w:rPr>
        <w:t>,</w:t>
      </w:r>
      <w:r w:rsidR="00EE078B">
        <w:rPr>
          <w:i/>
        </w:rPr>
        <w:t xml:space="preserve"> </w:t>
      </w:r>
      <w:r w:rsidR="00677A6E">
        <w:rPr>
          <w:i/>
        </w:rPr>
        <w:t>and</w:t>
      </w:r>
      <w:r w:rsidR="00EE078B">
        <w:rPr>
          <w:i/>
        </w:rPr>
        <w:t xml:space="preserve"> higher likelihood </w:t>
      </w:r>
      <w:r w:rsidR="007A2559">
        <w:rPr>
          <w:i/>
        </w:rPr>
        <w:t xml:space="preserve">for an </w:t>
      </w:r>
      <w:r w:rsidR="00EE078B">
        <w:rPr>
          <w:i/>
        </w:rPr>
        <w:t xml:space="preserve">SS/PBCH block </w:t>
      </w:r>
      <w:r w:rsidR="007A2559">
        <w:rPr>
          <w:i/>
        </w:rPr>
        <w:t>to</w:t>
      </w:r>
      <w:r w:rsidR="00EE078B">
        <w:rPr>
          <w:i/>
        </w:rPr>
        <w:t xml:space="preserve"> be transmitted within the SS/PBCH block burst set period.</w:t>
      </w:r>
      <w:r w:rsidR="004B0DCB">
        <w:rPr>
          <w:i/>
        </w:rPr>
        <w:t xml:space="preserve"> </w:t>
      </w:r>
    </w:p>
    <w:p w14:paraId="34EE0D7B" w14:textId="5A26FCB8" w:rsidR="004F4B2F" w:rsidRDefault="004F4B2F" w:rsidP="004F4B2F">
      <w:pPr>
        <w:pStyle w:val="Heading2"/>
        <w:rPr>
          <w:sz w:val="28"/>
        </w:rPr>
      </w:pPr>
      <w:r w:rsidRPr="00216856">
        <w:rPr>
          <w:sz w:val="28"/>
        </w:rPr>
        <w:t>6.</w:t>
      </w:r>
      <w:r w:rsidR="006D09B3">
        <w:rPr>
          <w:sz w:val="28"/>
        </w:rPr>
        <w:t>3</w:t>
      </w:r>
      <w:r w:rsidRPr="00216856">
        <w:rPr>
          <w:sz w:val="28"/>
        </w:rPr>
        <w:tab/>
      </w:r>
      <w:r>
        <w:rPr>
          <w:sz w:val="28"/>
        </w:rPr>
        <w:t>On SS/PBCH block transmission periodicity</w:t>
      </w:r>
    </w:p>
    <w:p w14:paraId="27548D1A" w14:textId="4C0658A7" w:rsidR="00D82E0A" w:rsidRDefault="004F4B2F" w:rsidP="00216856">
      <w:r>
        <w:t xml:space="preserve">SS/PBCH block </w:t>
      </w:r>
      <w:r w:rsidR="00EE078B">
        <w:t xml:space="preserve">burst set </w:t>
      </w:r>
      <w:r>
        <w:t>periodicity can be 5, 10, 20, 40, 80 or 160 ms in NR Rel15. Use of lower</w:t>
      </w:r>
      <w:r w:rsidR="00EE078B">
        <w:t xml:space="preserve"> periodicities is attractive because of minimizing </w:t>
      </w:r>
      <w:r>
        <w:t xml:space="preserve">the system overhead and </w:t>
      </w:r>
      <w:r w:rsidR="00EE078B">
        <w:t>enabling</w:t>
      </w:r>
      <w:r>
        <w:t xml:space="preserve"> gNB power saving</w:t>
      </w:r>
      <w:r w:rsidR="00EE078B">
        <w:t>, especially in low velocity scenarios</w:t>
      </w:r>
      <w:r w:rsidR="00800229">
        <w:t xml:space="preserve"> that also unlicensed operation represents typically</w:t>
      </w:r>
      <w:r>
        <w:t xml:space="preserve">. One concern </w:t>
      </w:r>
      <w:r w:rsidR="00EE078B">
        <w:t xml:space="preserve">in unlicensed operation </w:t>
      </w:r>
      <w:r>
        <w:t>could be that if gNB uses low periodicity and negative LBT blocks the SS/PBCH block</w:t>
      </w:r>
      <w:r w:rsidR="00E90F01">
        <w:t xml:space="preserve">, </w:t>
      </w:r>
      <w:r>
        <w:t xml:space="preserve">the next </w:t>
      </w:r>
      <w:r w:rsidR="00E90F01">
        <w:t xml:space="preserve">SS/PBCH block </w:t>
      </w:r>
      <w:r>
        <w:t xml:space="preserve">would be coming after a long period. But as discussed in 6.3. multiple SS/PBCH block locations within a </w:t>
      </w:r>
      <w:r w:rsidR="00983A9E">
        <w:t xml:space="preserve">half-frame provide </w:t>
      </w:r>
      <w:r w:rsidR="00EE078B">
        <w:t xml:space="preserve">multiple transmission opportunities and thus </w:t>
      </w:r>
      <w:r w:rsidR="00983A9E">
        <w:t xml:space="preserve">robustness against negative LBT. </w:t>
      </w:r>
    </w:p>
    <w:p w14:paraId="69FA5CBB" w14:textId="3731FE12" w:rsidR="00DD44C7" w:rsidRPr="003E1DC2" w:rsidRDefault="006E01FF" w:rsidP="00216856">
      <w:pPr>
        <w:rPr>
          <w:i/>
        </w:rPr>
      </w:pPr>
      <w:r w:rsidRPr="1A928BB7">
        <w:rPr>
          <w:b/>
          <w:i/>
        </w:rPr>
        <w:t>Observation</w:t>
      </w:r>
      <w:r w:rsidR="00B96201" w:rsidRPr="1A928BB7">
        <w:rPr>
          <w:b/>
          <w:i/>
        </w:rPr>
        <w:t xml:space="preserve"> </w:t>
      </w:r>
      <w:r w:rsidR="00BC106B">
        <w:rPr>
          <w:b/>
          <w:i/>
        </w:rPr>
        <w:t>7</w:t>
      </w:r>
      <w:r w:rsidRPr="1A928BB7">
        <w:rPr>
          <w:b/>
          <w:i/>
        </w:rPr>
        <w:t xml:space="preserve">: </w:t>
      </w:r>
      <w:r w:rsidR="00800229" w:rsidRPr="1A928BB7">
        <w:rPr>
          <w:i/>
        </w:rPr>
        <w:t xml:space="preserve">Multiple SS/PBCH blocks within an SS burst set </w:t>
      </w:r>
      <w:r w:rsidR="009277A2" w:rsidRPr="1A928BB7">
        <w:rPr>
          <w:i/>
        </w:rPr>
        <w:t>w</w:t>
      </w:r>
      <w:r w:rsidR="00800229" w:rsidRPr="1A928BB7">
        <w:rPr>
          <w:i/>
        </w:rPr>
        <w:t>ould allow use lower SS/PBCH block burst set periodicity also in NR unlicensed.</w:t>
      </w:r>
    </w:p>
    <w:p w14:paraId="30B40D48" w14:textId="24BA075F" w:rsidR="009E31A3" w:rsidRDefault="009E31A3" w:rsidP="009E31A3">
      <w:pPr>
        <w:pStyle w:val="Heading2"/>
        <w:rPr>
          <w:sz w:val="28"/>
        </w:rPr>
      </w:pPr>
      <w:r w:rsidRPr="00216856">
        <w:rPr>
          <w:sz w:val="28"/>
        </w:rPr>
        <w:t>6.</w:t>
      </w:r>
      <w:r w:rsidR="006D09B3">
        <w:rPr>
          <w:sz w:val="28"/>
        </w:rPr>
        <w:t>4</w:t>
      </w:r>
      <w:r w:rsidRPr="00216856">
        <w:rPr>
          <w:sz w:val="28"/>
        </w:rPr>
        <w:tab/>
      </w:r>
      <w:r>
        <w:rPr>
          <w:sz w:val="28"/>
        </w:rPr>
        <w:t>On SS/PBCH block frequency domain allocation</w:t>
      </w:r>
    </w:p>
    <w:p w14:paraId="65C5867C" w14:textId="0E91A4FC" w:rsidR="009E31A3" w:rsidRDefault="00EE078B" w:rsidP="009E31A3">
      <w:r>
        <w:t xml:space="preserve">The </w:t>
      </w:r>
      <w:r w:rsidR="009E31A3">
        <w:t>SS/PBCH block may not occupy 80 % of the channel bandwidth</w:t>
      </w:r>
      <w:r>
        <w:t xml:space="preserve"> with the specified structure. Assuming for instance 20 MHz carrier and either 30 or 60 kHz SCS for the SS/PBCH block the frequency domain allocation is 7.2 MHz or </w:t>
      </w:r>
      <w:r w:rsidR="00226FA5">
        <w:t>14.4 MHz, respectively</w:t>
      </w:r>
      <w:r w:rsidR="009E31A3">
        <w:t xml:space="preserve">. In order to fulfil the </w:t>
      </w:r>
      <w:r w:rsidR="00226FA5">
        <w:t xml:space="preserve">80 % </w:t>
      </w:r>
      <w:r w:rsidR="009E31A3">
        <w:t xml:space="preserve">transmission bandwidth it should be considered which signals could be FDMed with </w:t>
      </w:r>
      <w:r w:rsidR="00F84D8D">
        <w:t xml:space="preserve">the </w:t>
      </w:r>
      <w:r w:rsidR="009E31A3">
        <w:t>SS/PBCH block</w:t>
      </w:r>
      <w:r w:rsidR="00F84D8D">
        <w:t xml:space="preserve"> when there is no e.g. downlink data on PDSCH transmitted simultaneously</w:t>
      </w:r>
      <w:r w:rsidR="009E31A3">
        <w:t>. NR Rel15 supports FDM multiplexing between CSI-RS for RRM, beam management and CSI acquisition (1 or 2 port CSI-RS).</w:t>
      </w:r>
    </w:p>
    <w:p w14:paraId="447CADC1" w14:textId="7B36741C" w:rsidR="009E31A3" w:rsidRPr="009E31A3" w:rsidRDefault="009E31A3" w:rsidP="009E31A3">
      <w:pPr>
        <w:rPr>
          <w:i/>
        </w:rPr>
      </w:pPr>
      <w:r w:rsidRPr="1A928BB7">
        <w:rPr>
          <w:b/>
          <w:i/>
        </w:rPr>
        <w:t>Observation</w:t>
      </w:r>
      <w:r w:rsidR="00B96201" w:rsidRPr="1A928BB7">
        <w:rPr>
          <w:b/>
          <w:i/>
        </w:rPr>
        <w:t xml:space="preserve"> </w:t>
      </w:r>
      <w:r w:rsidR="00BC106B">
        <w:rPr>
          <w:b/>
          <w:i/>
        </w:rPr>
        <w:t>8</w:t>
      </w:r>
      <w:r w:rsidRPr="1A928BB7">
        <w:rPr>
          <w:b/>
          <w:i/>
        </w:rPr>
        <w:t xml:space="preserve">: </w:t>
      </w:r>
      <w:r w:rsidR="00F84D8D" w:rsidRPr="1A928BB7">
        <w:rPr>
          <w:i/>
        </w:rPr>
        <w:t xml:space="preserve">NR supports FDM multiplexing between </w:t>
      </w:r>
      <w:r w:rsidRPr="1A928BB7">
        <w:rPr>
          <w:i/>
        </w:rPr>
        <w:t xml:space="preserve">SS/PBCH block </w:t>
      </w:r>
      <w:r w:rsidR="00F84D8D" w:rsidRPr="1A928BB7">
        <w:rPr>
          <w:i/>
        </w:rPr>
        <w:t xml:space="preserve">and </w:t>
      </w:r>
      <w:r w:rsidRPr="1A928BB7">
        <w:rPr>
          <w:i/>
        </w:rPr>
        <w:t>CSI-RS f</w:t>
      </w:r>
      <w:r w:rsidR="00F84D8D" w:rsidRPr="1A928BB7">
        <w:rPr>
          <w:i/>
        </w:rPr>
        <w:t xml:space="preserve">or RRM, BM and CSI acquisition which can also be exploited in NR unlicensed to fulfil the transmission bandwidth requirement when there is no data transmitted simultaneously with the SS/PBCH block. </w:t>
      </w:r>
    </w:p>
    <w:p w14:paraId="2F85C89F" w14:textId="0FB989E7" w:rsidR="009E31A3" w:rsidRDefault="009E31A3" w:rsidP="009E31A3">
      <w:pPr>
        <w:pStyle w:val="Heading2"/>
        <w:rPr>
          <w:sz w:val="28"/>
        </w:rPr>
      </w:pPr>
      <w:r w:rsidRPr="00216856">
        <w:rPr>
          <w:sz w:val="28"/>
        </w:rPr>
        <w:t>6.</w:t>
      </w:r>
      <w:r w:rsidR="006D09B3">
        <w:rPr>
          <w:sz w:val="28"/>
        </w:rPr>
        <w:t>5</w:t>
      </w:r>
      <w:r w:rsidRPr="00216856">
        <w:rPr>
          <w:sz w:val="28"/>
        </w:rPr>
        <w:tab/>
      </w:r>
      <w:r>
        <w:rPr>
          <w:sz w:val="28"/>
        </w:rPr>
        <w:t>SS/PBCH and RMSI transmission</w:t>
      </w:r>
    </w:p>
    <w:p w14:paraId="2F975054" w14:textId="0AC236C4" w:rsidR="00A04782" w:rsidRDefault="003908F5" w:rsidP="00216856">
      <w:r>
        <w:t xml:space="preserve">At least </w:t>
      </w:r>
      <w:r w:rsidR="00A04782">
        <w:t xml:space="preserve">in standalone case also the remaining minimum system information (RMSI) needs to be transmitted together with SS/PBCH block to provide </w:t>
      </w:r>
      <w:r w:rsidR="00D664F0">
        <w:t xml:space="preserve">the </w:t>
      </w:r>
      <w:r w:rsidR="00A04782">
        <w:t xml:space="preserve">configuration and </w:t>
      </w:r>
      <w:r w:rsidR="00D664F0">
        <w:t xml:space="preserve">the </w:t>
      </w:r>
      <w:r w:rsidR="00A04782">
        <w:t>parameters for UEs to be able to access to the cell. NR supports three different kind</w:t>
      </w:r>
      <w:r w:rsidR="0002348B">
        <w:t xml:space="preserve">s </w:t>
      </w:r>
      <w:r w:rsidR="00A04782">
        <w:t>of SS/PBCH block and RMSI (PDCCH + PDSCH) multiplexing patterns: TDM multiplexing pattern which is supported both below and above 6 GHz and two FDM multiplexing patterns which are supported only at above 6 GHz. When RMSI is to be transmitted, it would make sense to transmit SS/PBCH and PDCCH + PDSCH for RMSI in the same transmission without time domain gaps</w:t>
      </w:r>
      <w:r w:rsidR="0001614D">
        <w:t xml:space="preserve"> </w:t>
      </w:r>
      <w:r w:rsidR="0068043E">
        <w:t>to</w:t>
      </w:r>
      <w:r w:rsidR="0001614D">
        <w:t xml:space="preserve"> minimize LBT overhead</w:t>
      </w:r>
      <w:r w:rsidR="00A04782">
        <w:t>. As a starting point</w:t>
      </w:r>
      <w:r w:rsidR="0002348B">
        <w:t>,</w:t>
      </w:r>
      <w:r w:rsidR="00A04782">
        <w:t xml:space="preserve"> we consider TDM multiplexing pattern which is supported in all carrier frequency ranges and which can have large PDSCH allocation also with small carrier bandwidths. One of the drawbacks with FDM multiplexing patterns is the limited PDSCH capacity</w:t>
      </w:r>
      <w:r w:rsidR="00064CE3">
        <w:t xml:space="preserve">, but </w:t>
      </w:r>
      <w:r w:rsidR="002758A4">
        <w:t xml:space="preserve">on the other hand </w:t>
      </w:r>
      <w:r w:rsidR="00064CE3">
        <w:t xml:space="preserve">FDM will reduce the needed channel occupancy time in </w:t>
      </w:r>
      <w:r w:rsidR="0002348B">
        <w:t xml:space="preserve">the </w:t>
      </w:r>
      <w:r w:rsidR="00064CE3">
        <w:t>case</w:t>
      </w:r>
      <w:r w:rsidR="0002348B">
        <w:t xml:space="preserve"> when</w:t>
      </w:r>
      <w:r w:rsidR="00064CE3">
        <w:t xml:space="preserve"> only SS/PBCH &amp; RMSI is to be transmitted</w:t>
      </w:r>
      <w:r w:rsidR="00A04782">
        <w:t>.</w:t>
      </w:r>
    </w:p>
    <w:p w14:paraId="2BE992C3" w14:textId="4A595058" w:rsidR="0001614D" w:rsidRPr="0001614D" w:rsidRDefault="0001614D" w:rsidP="00216856">
      <w:r>
        <w:t xml:space="preserve">Considering the TDM multiplexing pattern for SS/PBCH and RMSI, NR Rel15 supports configuration where the PDCCH+PDSCH for RMSI and SS/PBCH block form a continuous transmission block in time domain. That can be a starting point for the design of transmission block comprising both SS/PBCH block and RMSI. </w:t>
      </w:r>
    </w:p>
    <w:p w14:paraId="79EFE52C" w14:textId="1641E091" w:rsidR="00216856" w:rsidRDefault="00A04782" w:rsidP="0001614D">
      <w:pPr>
        <w:rPr>
          <w:i/>
        </w:rPr>
      </w:pPr>
      <w:r w:rsidRPr="1A928BB7">
        <w:rPr>
          <w:b/>
          <w:i/>
        </w:rPr>
        <w:t>Proposal</w:t>
      </w:r>
      <w:r w:rsidR="00B96201" w:rsidRPr="1A928BB7">
        <w:rPr>
          <w:b/>
          <w:i/>
        </w:rPr>
        <w:t xml:space="preserve"> 1</w:t>
      </w:r>
      <w:r w:rsidR="002C2600">
        <w:rPr>
          <w:b/>
          <w:i/>
        </w:rPr>
        <w:t>7</w:t>
      </w:r>
      <w:r w:rsidRPr="1A928BB7">
        <w:rPr>
          <w:b/>
          <w:i/>
        </w:rPr>
        <w:t xml:space="preserve">: </w:t>
      </w:r>
      <w:r w:rsidR="0001614D" w:rsidRPr="1A928BB7">
        <w:rPr>
          <w:i/>
        </w:rPr>
        <w:t xml:space="preserve">For a transmission block comprising SS/PBCH block and RMSI, consider TDM multiplexing pattern defined in NR Rel15 as a starting point. </w:t>
      </w:r>
    </w:p>
    <w:p w14:paraId="7850CB00" w14:textId="77777777" w:rsidR="002C2600" w:rsidRDefault="002C2600" w:rsidP="0001614D">
      <w:pPr>
        <w:rPr>
          <w:i/>
        </w:rPr>
      </w:pPr>
    </w:p>
    <w:p w14:paraId="4913101E" w14:textId="57BBA2E4" w:rsidR="0006519B" w:rsidRPr="00B123B5" w:rsidRDefault="0006519B" w:rsidP="0006519B">
      <w:pPr>
        <w:pStyle w:val="Heading2"/>
        <w:rPr>
          <w:sz w:val="28"/>
          <w:szCs w:val="28"/>
        </w:rPr>
      </w:pPr>
      <w:r w:rsidRPr="00992851">
        <w:rPr>
          <w:sz w:val="28"/>
          <w:szCs w:val="28"/>
        </w:rPr>
        <w:t>6.</w:t>
      </w:r>
      <w:r w:rsidR="006D09B3">
        <w:rPr>
          <w:sz w:val="28"/>
          <w:szCs w:val="28"/>
        </w:rPr>
        <w:t>6</w:t>
      </w:r>
      <w:r w:rsidRPr="00216856">
        <w:rPr>
          <w:sz w:val="28"/>
        </w:rPr>
        <w:tab/>
      </w:r>
      <w:r w:rsidRPr="00992851">
        <w:rPr>
          <w:sz w:val="28"/>
          <w:szCs w:val="28"/>
        </w:rPr>
        <w:t xml:space="preserve">LBT category for </w:t>
      </w:r>
      <w:r w:rsidRPr="00B123B5">
        <w:rPr>
          <w:sz w:val="28"/>
          <w:szCs w:val="28"/>
        </w:rPr>
        <w:t>SS/PBCH and RMSI transmission</w:t>
      </w:r>
    </w:p>
    <w:p w14:paraId="2E223D34" w14:textId="1D046580" w:rsidR="00CE6F23" w:rsidRDefault="00FE2F15" w:rsidP="0001614D">
      <w:r w:rsidRPr="003E1DC2">
        <w:t>In LTE LAA</w:t>
      </w:r>
      <w:r w:rsidR="00655E51">
        <w:t>/eLAA</w:t>
      </w:r>
      <w:r w:rsidRPr="003E1DC2">
        <w:t>, a discovery signal (DRS) consisting of synchronization signals and reference signals, is transmitted to allow UEs to discover and measure cell</w:t>
      </w:r>
      <w:r w:rsidR="00346C1C">
        <w:t>s</w:t>
      </w:r>
      <w:r w:rsidRPr="003E1DC2">
        <w:t xml:space="preserve">. The DRS transmission is subject to LBT and follows a single idle observation interval of at least 25 µs. SS/PBCH block </w:t>
      </w:r>
      <w:r w:rsidR="002D6E49">
        <w:t>and</w:t>
      </w:r>
      <w:r w:rsidRPr="003E1DC2">
        <w:t xml:space="preserve"> SS/PBCH + RMSI transmission form an NR specific “discovery signal”. Correspondingly, it</w:t>
      </w:r>
      <w:r w:rsidR="00E769A9">
        <w:t xml:space="preserve"> i</w:t>
      </w:r>
      <w:r w:rsidRPr="003E1DC2">
        <w:t>s considered that the same LBT category, i.e. the one where transmission follows a</w:t>
      </w:r>
      <w:r w:rsidR="00653809">
        <w:t>n</w:t>
      </w:r>
      <w:r w:rsidRPr="003E1DC2">
        <w:t xml:space="preserve"> </w:t>
      </w:r>
      <w:r w:rsidR="00653809" w:rsidRPr="00653809">
        <w:t>LBT without random back-off</w:t>
      </w:r>
      <w:r w:rsidR="0090425F">
        <w:t>,</w:t>
      </w:r>
      <w:r>
        <w:t xml:space="preserve"> is applied for the SS/PBCH and SS/PBCH + RMSI transmission (when forming a block of one continuous transmission).</w:t>
      </w:r>
    </w:p>
    <w:p w14:paraId="098CCCC3" w14:textId="39741E27" w:rsidR="00FE2F15" w:rsidRPr="003E1DC2" w:rsidRDefault="00FE2F15" w:rsidP="0001614D">
      <w:r w:rsidRPr="1A928BB7">
        <w:rPr>
          <w:b/>
          <w:i/>
        </w:rPr>
        <w:t>Proposal</w:t>
      </w:r>
      <w:r w:rsidR="00B96201" w:rsidRPr="1A928BB7">
        <w:rPr>
          <w:b/>
          <w:i/>
        </w:rPr>
        <w:t xml:space="preserve"> 1</w:t>
      </w:r>
      <w:r w:rsidR="002C2600">
        <w:rPr>
          <w:b/>
          <w:i/>
        </w:rPr>
        <w:t>8</w:t>
      </w:r>
      <w:r w:rsidRPr="1A928BB7">
        <w:rPr>
          <w:b/>
          <w:i/>
        </w:rPr>
        <w:t xml:space="preserve">: </w:t>
      </w:r>
      <w:r w:rsidRPr="1A928BB7">
        <w:rPr>
          <w:i/>
        </w:rPr>
        <w:t xml:space="preserve">SS/PBCH and SS/PBCH + RMSI transmission </w:t>
      </w:r>
      <w:r w:rsidR="00814057">
        <w:rPr>
          <w:i/>
        </w:rPr>
        <w:t xml:space="preserve">at 5GHz </w:t>
      </w:r>
      <w:r w:rsidR="00EF614C" w:rsidRPr="1A928BB7">
        <w:rPr>
          <w:i/>
        </w:rPr>
        <w:t xml:space="preserve">follows </w:t>
      </w:r>
      <w:r w:rsidR="00653809" w:rsidRPr="1A928BB7">
        <w:rPr>
          <w:i/>
        </w:rPr>
        <w:t>an LBT without random back-off</w:t>
      </w:r>
      <w:r w:rsidR="00EF614C" w:rsidRPr="1A928BB7">
        <w:rPr>
          <w:i/>
        </w:rPr>
        <w:t>.</w:t>
      </w:r>
    </w:p>
    <w:p w14:paraId="61A43A10" w14:textId="6A33642F" w:rsidR="00702579" w:rsidRDefault="00655E51" w:rsidP="003E1DC2">
      <w:pPr>
        <w:pStyle w:val="Heading1"/>
      </w:pPr>
      <w:r>
        <w:lastRenderedPageBreak/>
        <w:t>7</w:t>
      </w:r>
      <w:r>
        <w:tab/>
        <w:t>Init</w:t>
      </w:r>
      <w:r w:rsidR="00B05FA6">
        <w:t>ial</w:t>
      </w:r>
      <w:r>
        <w:t xml:space="preserve"> Access</w:t>
      </w:r>
    </w:p>
    <w:p w14:paraId="367346BB" w14:textId="6E4DE9A0" w:rsidR="00655E51" w:rsidRDefault="00492B27" w:rsidP="003E1DC2">
      <w:pPr>
        <w:pStyle w:val="Heading2"/>
      </w:pPr>
      <w:r>
        <w:t>7.1</w:t>
      </w:r>
      <w:r>
        <w:tab/>
        <w:t>RACH Design</w:t>
      </w:r>
    </w:p>
    <w:p w14:paraId="3E08A360" w14:textId="24EB762A" w:rsidR="00492B27" w:rsidRDefault="00492B27">
      <w:r>
        <w:t>NR supports in Rel</w:t>
      </w:r>
      <w:r w:rsidR="00A108F6">
        <w:t>-</w:t>
      </w:r>
      <w:r>
        <w:t xml:space="preserve">15 a 4-step RACH procedure. A 2-step procedure </w:t>
      </w:r>
      <w:r w:rsidR="00B06835">
        <w:t>c</w:t>
      </w:r>
      <w:r>
        <w:t xml:space="preserve">ould be </w:t>
      </w:r>
      <w:r w:rsidR="00A108F6">
        <w:t>a</w:t>
      </w:r>
      <w:r>
        <w:t xml:space="preserve"> tempting approach to minimize LBT overhead and reduce latency in unlicensed operation. However, 2-step procedure </w:t>
      </w:r>
      <w:r w:rsidR="00B26E28">
        <w:t>would</w:t>
      </w:r>
      <w:r>
        <w:t xml:space="preserve"> </w:t>
      </w:r>
      <w:r w:rsidR="00B26E28">
        <w:t>also</w:t>
      </w:r>
      <w:r>
        <w:t xml:space="preserve"> improve also licensed operation in small cell scenarios and thus it</w:t>
      </w:r>
      <w:r w:rsidR="00B06835">
        <w:t xml:space="preserve"> i</w:t>
      </w:r>
      <w:r>
        <w:t>s considered that any generic improvement like the 2-step procedure should be developed for licensed NR and then potentially adopted to unlicensed as well.</w:t>
      </w:r>
      <w:r w:rsidR="00B06835">
        <w:t xml:space="preserve"> For the time being, </w:t>
      </w:r>
      <w:r w:rsidR="00865264">
        <w:t>4-step RACH procedure should still be the baseline for NR-Unlicensed.</w:t>
      </w:r>
    </w:p>
    <w:p w14:paraId="48368CD3" w14:textId="2D4DBBA4" w:rsidR="00492B27" w:rsidRPr="003E1DC2" w:rsidRDefault="00492B27">
      <w:pPr>
        <w:rPr>
          <w:i/>
        </w:rPr>
      </w:pPr>
      <w:r w:rsidRPr="1A928BB7">
        <w:rPr>
          <w:b/>
          <w:i/>
        </w:rPr>
        <w:t>Proposal</w:t>
      </w:r>
      <w:r w:rsidR="00B96201" w:rsidRPr="1A928BB7">
        <w:rPr>
          <w:b/>
          <w:i/>
        </w:rPr>
        <w:t xml:space="preserve"> 1</w:t>
      </w:r>
      <w:r w:rsidR="002C2600">
        <w:rPr>
          <w:b/>
          <w:i/>
        </w:rPr>
        <w:t>9</w:t>
      </w:r>
      <w:r w:rsidRPr="1A928BB7">
        <w:rPr>
          <w:b/>
          <w:i/>
        </w:rPr>
        <w:t xml:space="preserve">: </w:t>
      </w:r>
      <w:r w:rsidRPr="1A928BB7">
        <w:rPr>
          <w:i/>
        </w:rPr>
        <w:t xml:space="preserve">NR 4-step RACH procedure </w:t>
      </w:r>
      <w:r w:rsidR="003E1DC2">
        <w:rPr>
          <w:i/>
        </w:rPr>
        <w:t>i</w:t>
      </w:r>
      <w:r w:rsidRPr="1A928BB7">
        <w:rPr>
          <w:i/>
        </w:rPr>
        <w:t xml:space="preserve">s a starting point for </w:t>
      </w:r>
      <w:r w:rsidR="00B26E28" w:rsidRPr="1A928BB7">
        <w:rPr>
          <w:i/>
        </w:rPr>
        <w:t>NR unlicensed</w:t>
      </w:r>
      <w:r w:rsidRPr="1A928BB7">
        <w:rPr>
          <w:i/>
        </w:rPr>
        <w:t>.</w:t>
      </w:r>
    </w:p>
    <w:p w14:paraId="356CD975" w14:textId="2BA2DAA6" w:rsidR="00B26E28" w:rsidRDefault="00B26E28" w:rsidP="004D6736">
      <w:pPr>
        <w:overflowPunct/>
        <w:autoSpaceDE/>
        <w:autoSpaceDN/>
        <w:adjustRightInd/>
        <w:spacing w:after="0"/>
        <w:jc w:val="both"/>
        <w:textAlignment w:val="auto"/>
      </w:pPr>
      <w:r>
        <w:t>It</w:t>
      </w:r>
      <w:r w:rsidR="00865264">
        <w:t xml:space="preserve"> i</w:t>
      </w:r>
      <w:r>
        <w:t xml:space="preserve">s clear that in stand-alone operation both contention-based and contention-free RACH procedures are needed. </w:t>
      </w:r>
      <w:r w:rsidR="00B25454">
        <w:t>However,</w:t>
      </w:r>
      <w:r>
        <w:t xml:space="preserve"> non-standalone contention-based </w:t>
      </w:r>
      <w:r w:rsidR="00064CE3">
        <w:t xml:space="preserve">RACH </w:t>
      </w:r>
      <w:r>
        <w:t xml:space="preserve">is </w:t>
      </w:r>
      <w:r w:rsidR="00B07F7F">
        <w:t xml:space="preserve">also </w:t>
      </w:r>
      <w:r>
        <w:t xml:space="preserve">required e.g. in cases when SR procedure fails or when TA timer expires. Furthermore, in initial PSCell addition the network may omit </w:t>
      </w:r>
      <w:r w:rsidR="00B25454">
        <w:t>the</w:t>
      </w:r>
      <w:r>
        <w:t xml:space="preserve"> configur</w:t>
      </w:r>
      <w:r w:rsidR="00B25454">
        <w:t>ation of</w:t>
      </w:r>
      <w:r>
        <w:t xml:space="preserve"> contention-free RACH resources.</w:t>
      </w:r>
    </w:p>
    <w:p w14:paraId="1FD8229A" w14:textId="6635596B" w:rsidR="00B26E28" w:rsidRDefault="00B26E28" w:rsidP="004D6736">
      <w:pPr>
        <w:overflowPunct/>
        <w:autoSpaceDE/>
        <w:autoSpaceDN/>
        <w:adjustRightInd/>
        <w:spacing w:after="0"/>
        <w:jc w:val="both"/>
        <w:textAlignment w:val="auto"/>
      </w:pPr>
    </w:p>
    <w:p w14:paraId="27B44533" w14:textId="286B3CBC" w:rsidR="00B26E28" w:rsidRPr="003E1DC2" w:rsidRDefault="00B26E28">
      <w:pPr>
        <w:overflowPunct/>
        <w:autoSpaceDE/>
        <w:autoSpaceDN/>
        <w:adjustRightInd/>
        <w:spacing w:after="0"/>
        <w:jc w:val="both"/>
        <w:textAlignment w:val="auto"/>
        <w:rPr>
          <w:i/>
        </w:rPr>
      </w:pPr>
      <w:r w:rsidRPr="1A928BB7">
        <w:rPr>
          <w:b/>
          <w:i/>
        </w:rPr>
        <w:t>Proposal</w:t>
      </w:r>
      <w:r w:rsidR="003E1DC2">
        <w:rPr>
          <w:b/>
          <w:i/>
        </w:rPr>
        <w:t xml:space="preserve"> </w:t>
      </w:r>
      <w:r w:rsidR="002C2600">
        <w:rPr>
          <w:b/>
          <w:i/>
        </w:rPr>
        <w:t>20</w:t>
      </w:r>
      <w:r w:rsidRPr="1A928BB7">
        <w:rPr>
          <w:b/>
          <w:i/>
        </w:rPr>
        <w:t xml:space="preserve">: </w:t>
      </w:r>
      <w:r w:rsidRPr="1A928BB7">
        <w:rPr>
          <w:i/>
        </w:rPr>
        <w:t xml:space="preserve">Support both contention-based and contention-free RA procedures in NR unlicensed. </w:t>
      </w:r>
    </w:p>
    <w:p w14:paraId="297B4942" w14:textId="77777777" w:rsidR="00B26E28" w:rsidRDefault="00B26E28" w:rsidP="004D6736">
      <w:pPr>
        <w:overflowPunct/>
        <w:autoSpaceDE/>
        <w:autoSpaceDN/>
        <w:adjustRightInd/>
        <w:spacing w:after="0"/>
        <w:jc w:val="both"/>
        <w:textAlignment w:val="auto"/>
      </w:pPr>
    </w:p>
    <w:p w14:paraId="386749C5" w14:textId="08D761EB" w:rsidR="004D6736" w:rsidRDefault="00492B27" w:rsidP="004D6736">
      <w:pPr>
        <w:overflowPunct/>
        <w:autoSpaceDE/>
        <w:autoSpaceDN/>
        <w:adjustRightInd/>
        <w:spacing w:after="0"/>
        <w:jc w:val="both"/>
        <w:textAlignment w:val="auto"/>
      </w:pPr>
      <w:r>
        <w:t xml:space="preserve">Rel15 NR supports both long and short sequence PRACH preambles. Sequence length is 839 for the long and 139 for the short sequence. Two different SCS options are defined for the long sequence: 1.25 and 5 kHz. For the short sequence, the SCS options are 15 and 30 kHz for below 6 GHz and 60 and 120 kHz for above 6 GHz. </w:t>
      </w:r>
      <w:r w:rsidR="006F4F99">
        <w:t xml:space="preserve">Considering for instance the 6 GHz frequency range </w:t>
      </w:r>
      <w:r w:rsidR="00470341">
        <w:t xml:space="preserve">of unlicensed spectrum </w:t>
      </w:r>
      <w:r w:rsidR="006F4F99">
        <w:t>and 20 MHz carrier bandwidth</w:t>
      </w:r>
      <w:r w:rsidR="00E97477">
        <w:t>,</w:t>
      </w:r>
      <w:r w:rsidR="006F4F99">
        <w:t xml:space="preserve"> the occupied bandwidth with 15 and 30 kHz SCS </w:t>
      </w:r>
      <w:r w:rsidR="00470341">
        <w:t>are</w:t>
      </w:r>
      <w:r w:rsidR="006F4F99">
        <w:t xml:space="preserve"> 2.16 MHz and 4.32 MHz, respectively</w:t>
      </w:r>
      <w:r w:rsidR="00E97477">
        <w:t>,</w:t>
      </w:r>
      <w:r w:rsidR="004D6736">
        <w:t xml:space="preserve"> </w:t>
      </w:r>
      <w:r w:rsidR="004D6736" w:rsidRPr="00EC17F4">
        <w:rPr>
          <w:lang w:val="en-US" w:eastAsia="zh-CN"/>
        </w:rPr>
        <w:t xml:space="preserve">which obviously do not </w:t>
      </w:r>
      <w:r w:rsidR="004D6736" w:rsidRPr="00EC17F4">
        <w:rPr>
          <w:lang w:eastAsia="zh-CN"/>
        </w:rPr>
        <w:t>fulfil the ETSI Occupied Channel Bandwidth requirement.</w:t>
      </w:r>
      <w:r w:rsidR="006F4F99">
        <w:t xml:space="preserve"> </w:t>
      </w:r>
    </w:p>
    <w:p w14:paraId="05C83122" w14:textId="6038A0CB" w:rsidR="004D6736" w:rsidRDefault="004D6736" w:rsidP="004D6736">
      <w:pPr>
        <w:overflowPunct/>
        <w:autoSpaceDE/>
        <w:autoSpaceDN/>
        <w:adjustRightInd/>
        <w:spacing w:after="0"/>
        <w:jc w:val="both"/>
        <w:textAlignment w:val="auto"/>
        <w:rPr>
          <w:lang w:eastAsia="zh-CN"/>
        </w:rPr>
      </w:pPr>
      <w:r w:rsidRPr="00EC17F4">
        <w:rPr>
          <w:lang w:eastAsia="zh-CN"/>
        </w:rPr>
        <w:t xml:space="preserve">Further, considering the limitations related to maximum power spectral density, it can be noted that the maximum transmit power with </w:t>
      </w:r>
      <w:r>
        <w:rPr>
          <w:lang w:eastAsia="zh-CN"/>
        </w:rPr>
        <w:t>NR</w:t>
      </w:r>
      <w:r w:rsidRPr="00EC17F4">
        <w:rPr>
          <w:lang w:eastAsia="zh-CN"/>
        </w:rPr>
        <w:t xml:space="preserve"> PRACH </w:t>
      </w:r>
      <w:r>
        <w:rPr>
          <w:lang w:eastAsia="zh-CN"/>
        </w:rPr>
        <w:t xml:space="preserve">(30 kHz based short sequence) </w:t>
      </w:r>
      <w:r w:rsidRPr="00EC17F4">
        <w:rPr>
          <w:lang w:eastAsia="zh-CN"/>
        </w:rPr>
        <w:t>occupying ro</w:t>
      </w:r>
      <w:r>
        <w:rPr>
          <w:lang w:eastAsia="zh-CN"/>
        </w:rPr>
        <w:t>ughly 4</w:t>
      </w:r>
      <w:r w:rsidRPr="00EC17F4">
        <w:rPr>
          <w:lang w:eastAsia="zh-CN"/>
        </w:rPr>
        <w:t xml:space="preserve"> MHz would be limited to 1</w:t>
      </w:r>
      <w:r>
        <w:rPr>
          <w:lang w:eastAsia="zh-CN"/>
        </w:rPr>
        <w:t>6</w:t>
      </w:r>
      <w:r w:rsidRPr="00EC17F4">
        <w:rPr>
          <w:lang w:eastAsia="zh-CN"/>
        </w:rPr>
        <w:t xml:space="preserve"> or 1</w:t>
      </w:r>
      <w:r>
        <w:rPr>
          <w:lang w:eastAsia="zh-CN"/>
        </w:rPr>
        <w:t>7</w:t>
      </w:r>
      <w:r w:rsidRPr="00EC17F4">
        <w:rPr>
          <w:lang w:eastAsia="zh-CN"/>
        </w:rPr>
        <w:t xml:space="preserve"> dBm according to European and US regulations for unlicensed band operation, respectively. This would inevitably limit the PRACH coverage and make the practicality of such </w:t>
      </w:r>
      <w:r>
        <w:rPr>
          <w:lang w:eastAsia="zh-CN"/>
        </w:rPr>
        <w:t>NR</w:t>
      </w:r>
      <w:r w:rsidRPr="00EC17F4">
        <w:rPr>
          <w:lang w:eastAsia="zh-CN"/>
        </w:rPr>
        <w:t xml:space="preserve"> PRACH questionable as such. Therefore, it can be concluded that the current </w:t>
      </w:r>
      <w:r>
        <w:rPr>
          <w:lang w:eastAsia="zh-CN"/>
        </w:rPr>
        <w:t>NR</w:t>
      </w:r>
      <w:r w:rsidRPr="00EC17F4">
        <w:rPr>
          <w:lang w:eastAsia="zh-CN"/>
        </w:rPr>
        <w:t xml:space="preserve"> PRACH design does not suit unlicensed band operation without modifications.</w:t>
      </w:r>
    </w:p>
    <w:p w14:paraId="6C1193BB" w14:textId="77777777" w:rsidR="004D6736" w:rsidRPr="00EC17F4" w:rsidRDefault="004D6736" w:rsidP="004D6736">
      <w:pPr>
        <w:overflowPunct/>
        <w:autoSpaceDE/>
        <w:autoSpaceDN/>
        <w:adjustRightInd/>
        <w:spacing w:after="0"/>
        <w:textAlignment w:val="auto"/>
        <w:rPr>
          <w:lang w:eastAsia="zh-CN"/>
        </w:rPr>
      </w:pPr>
    </w:p>
    <w:p w14:paraId="795D577A" w14:textId="4BEFD490" w:rsidR="004D6736" w:rsidRPr="00EC17F4" w:rsidRDefault="004D6736">
      <w:pPr>
        <w:overflowPunct/>
        <w:autoSpaceDE/>
        <w:autoSpaceDN/>
        <w:adjustRightInd/>
        <w:spacing w:after="0"/>
        <w:textAlignment w:val="auto"/>
        <w:rPr>
          <w:b/>
          <w:i/>
          <w:lang w:eastAsia="zh-CN"/>
        </w:rPr>
      </w:pPr>
      <w:r w:rsidRPr="003E1DC2">
        <w:rPr>
          <w:b/>
          <w:i/>
          <w:lang w:eastAsia="zh-CN"/>
        </w:rPr>
        <w:t>Observation</w:t>
      </w:r>
      <w:r w:rsidR="00B96201" w:rsidRPr="003E1DC2">
        <w:rPr>
          <w:b/>
          <w:i/>
          <w:lang w:eastAsia="zh-CN"/>
        </w:rPr>
        <w:t xml:space="preserve"> </w:t>
      </w:r>
      <w:r w:rsidR="00BC106B">
        <w:rPr>
          <w:b/>
          <w:i/>
          <w:lang w:eastAsia="zh-CN"/>
        </w:rPr>
        <w:t>9</w:t>
      </w:r>
      <w:r w:rsidR="003E1DC2">
        <w:rPr>
          <w:b/>
          <w:i/>
          <w:lang w:eastAsia="zh-CN"/>
        </w:rPr>
        <w:t>:</w:t>
      </w:r>
      <w:r w:rsidRPr="1A928BB7">
        <w:rPr>
          <w:b/>
          <w:lang w:eastAsia="zh-CN"/>
        </w:rPr>
        <w:t xml:space="preserve"> </w:t>
      </w:r>
      <w:r w:rsidRPr="003E1DC2">
        <w:rPr>
          <w:i/>
          <w:lang w:eastAsia="zh-CN"/>
        </w:rPr>
        <w:t>NR PRACH design does not match well with the regulatory requirements set for unlicensed band operation.</w:t>
      </w:r>
    </w:p>
    <w:p w14:paraId="703C00E5" w14:textId="77777777" w:rsidR="002C2600" w:rsidRDefault="002C2600" w:rsidP="0001614D">
      <w:pPr>
        <w:rPr>
          <w:b/>
        </w:rPr>
      </w:pPr>
    </w:p>
    <w:p w14:paraId="0D827FAF" w14:textId="0D7C74EE" w:rsidR="0034111C" w:rsidRPr="00A51522" w:rsidRDefault="00655E51">
      <w:pPr>
        <w:pStyle w:val="Heading1"/>
        <w:rPr>
          <w:color w:val="000000"/>
        </w:rPr>
      </w:pPr>
      <w:r>
        <w:rPr>
          <w:color w:val="000000"/>
        </w:rPr>
        <w:t>8</w:t>
      </w:r>
      <w:r w:rsidR="00F30C74">
        <w:rPr>
          <w:color w:val="000000"/>
        </w:rPr>
        <w:t xml:space="preserve">. </w:t>
      </w:r>
      <w:r w:rsidR="00EE7FA7" w:rsidRPr="00A51522">
        <w:rPr>
          <w:color w:val="000000"/>
        </w:rPr>
        <w:t>Conclusion</w:t>
      </w:r>
      <w:r w:rsidR="00DB39D4" w:rsidRPr="00A51522">
        <w:rPr>
          <w:color w:val="000000"/>
        </w:rPr>
        <w:t>s</w:t>
      </w:r>
    </w:p>
    <w:p w14:paraId="626917E1" w14:textId="44C1A9AC" w:rsidR="00731B79" w:rsidRDefault="003D3FBA" w:rsidP="006060C2">
      <w:pPr>
        <w:spacing w:after="120"/>
        <w:jc w:val="both"/>
        <w:rPr>
          <w:bCs/>
        </w:rPr>
      </w:pPr>
      <w:r w:rsidRPr="00A51522">
        <w:t>In this contribution</w:t>
      </w:r>
      <w:r w:rsidR="009251C8">
        <w:t>,</w:t>
      </w:r>
      <w:r w:rsidRPr="00A51522">
        <w:t xml:space="preserve"> we have discussed </w:t>
      </w:r>
      <w:r w:rsidR="00800DC4">
        <w:rPr>
          <w:rFonts w:eastAsia="Times New Roman"/>
          <w:szCs w:val="24"/>
          <w:lang w:val="en-US" w:eastAsia="fi-FI"/>
        </w:rPr>
        <w:t>p</w:t>
      </w:r>
      <w:r w:rsidR="00800DC4" w:rsidRPr="00A23069">
        <w:rPr>
          <w:rFonts w:eastAsia="Times New Roman"/>
          <w:szCs w:val="24"/>
          <w:lang w:val="en-US" w:eastAsia="fi-FI"/>
        </w:rPr>
        <w:t>otential solutions and techniques for NR unlicensed</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21AF32C1" w14:textId="37E7207C" w:rsidR="00535AF7" w:rsidRDefault="00535AF7" w:rsidP="002C2600">
      <w:pPr>
        <w:spacing w:after="0"/>
        <w:jc w:val="both"/>
        <w:rPr>
          <w:b/>
          <w:u w:val="single"/>
        </w:rPr>
      </w:pPr>
      <w:r w:rsidRPr="00535AF7">
        <w:rPr>
          <w:b/>
          <w:u w:val="single"/>
        </w:rPr>
        <w:t>Numerology and waveforms</w:t>
      </w:r>
      <w:r>
        <w:rPr>
          <w:b/>
          <w:u w:val="single"/>
        </w:rPr>
        <w:t>:</w:t>
      </w:r>
    </w:p>
    <w:p w14:paraId="38D5F782" w14:textId="77777777" w:rsidR="00535AF7" w:rsidRPr="00535AF7" w:rsidRDefault="00535AF7" w:rsidP="002C2600">
      <w:pPr>
        <w:spacing w:after="0"/>
        <w:jc w:val="both"/>
        <w:rPr>
          <w:b/>
          <w:i/>
          <w:u w:val="single"/>
          <w:lang w:val="en-US" w:eastAsia="x-none"/>
        </w:rPr>
      </w:pPr>
    </w:p>
    <w:p w14:paraId="4BA01B1A" w14:textId="015B2BE2" w:rsidR="00E95564" w:rsidRDefault="00E95564" w:rsidP="002C2600">
      <w:pPr>
        <w:spacing w:after="0"/>
        <w:ind w:left="284"/>
        <w:jc w:val="both"/>
        <w:rPr>
          <w:i/>
          <w:lang w:val="en-US" w:eastAsia="x-none"/>
        </w:rPr>
      </w:pPr>
      <w:r w:rsidRPr="00953AB0">
        <w:rPr>
          <w:b/>
          <w:i/>
          <w:lang w:val="en-US" w:eastAsia="x-none"/>
        </w:rPr>
        <w:t xml:space="preserve">Proposal 1: </w:t>
      </w:r>
      <w:r>
        <w:rPr>
          <w:i/>
          <w:lang w:val="en-US" w:eastAsia="x-none"/>
        </w:rPr>
        <w:t>Adopt the existing</w:t>
      </w:r>
      <w:r w:rsidRPr="00EF58AE">
        <w:rPr>
          <w:i/>
          <w:lang w:val="en-US" w:eastAsia="x-none"/>
        </w:rPr>
        <w:t xml:space="preserve"> NR numerology set for NR unlicensed operation </w:t>
      </w:r>
    </w:p>
    <w:p w14:paraId="583C8631" w14:textId="77777777" w:rsidR="00E95564" w:rsidRPr="00EF58AE" w:rsidRDefault="00E95564" w:rsidP="002C2600">
      <w:pPr>
        <w:pStyle w:val="ListParagraph"/>
        <w:numPr>
          <w:ilvl w:val="0"/>
          <w:numId w:val="19"/>
        </w:numPr>
        <w:ind w:left="1288"/>
        <w:jc w:val="both"/>
        <w:rPr>
          <w:b/>
          <w:i/>
          <w:sz w:val="20"/>
          <w:lang w:val="en-US" w:eastAsia="x-none"/>
        </w:rPr>
      </w:pPr>
      <w:r w:rsidRPr="00EF58AE">
        <w:rPr>
          <w:i/>
          <w:sz w:val="20"/>
          <w:lang w:val="en-US" w:eastAsia="x-none"/>
        </w:rPr>
        <w:t>For 60 GHz a larger subcarrier spacing may be needed</w:t>
      </w:r>
    </w:p>
    <w:p w14:paraId="24F4E629" w14:textId="77777777" w:rsidR="00E95564" w:rsidRDefault="00E95564" w:rsidP="002C2600">
      <w:pPr>
        <w:spacing w:after="0"/>
        <w:ind w:left="284"/>
      </w:pPr>
      <w:r w:rsidRPr="00953AB0">
        <w:rPr>
          <w:b/>
          <w:i/>
          <w:lang w:val="en-US" w:eastAsia="x-none"/>
        </w:rPr>
        <w:t xml:space="preserve">Proposal </w:t>
      </w:r>
      <w:r>
        <w:rPr>
          <w:b/>
          <w:i/>
          <w:lang w:val="en-US" w:eastAsia="x-none"/>
        </w:rPr>
        <w:t>2</w:t>
      </w:r>
      <w:r w:rsidRPr="00953AB0">
        <w:rPr>
          <w:b/>
          <w:i/>
          <w:lang w:val="en-US" w:eastAsia="x-none"/>
        </w:rPr>
        <w:t xml:space="preserve">: </w:t>
      </w:r>
      <w:r w:rsidRPr="00A50679">
        <w:rPr>
          <w:i/>
          <w:lang w:val="en-US" w:eastAsia="x-none"/>
        </w:rPr>
        <w:t>Consider introduction of 60 kHz SCS for SS-block design</w:t>
      </w:r>
    </w:p>
    <w:p w14:paraId="622E7CFF" w14:textId="77777777" w:rsidR="00E95564" w:rsidRPr="00EF58AE" w:rsidRDefault="00E95564" w:rsidP="002C2600">
      <w:pPr>
        <w:spacing w:after="0"/>
        <w:ind w:left="284"/>
        <w:jc w:val="both"/>
        <w:rPr>
          <w:b/>
          <w:i/>
          <w:lang w:val="en-US" w:eastAsia="x-none"/>
        </w:rPr>
      </w:pPr>
      <w:r w:rsidRPr="00953AB0">
        <w:rPr>
          <w:b/>
          <w:i/>
          <w:lang w:val="en-US" w:eastAsia="x-none"/>
        </w:rPr>
        <w:t xml:space="preserve">Proposal </w:t>
      </w:r>
      <w:r>
        <w:rPr>
          <w:b/>
          <w:i/>
          <w:lang w:val="en-US" w:eastAsia="x-none"/>
        </w:rPr>
        <w:t>3</w:t>
      </w:r>
      <w:r w:rsidRPr="00953AB0">
        <w:rPr>
          <w:b/>
          <w:i/>
          <w:lang w:val="en-US" w:eastAsia="x-none"/>
        </w:rPr>
        <w:t xml:space="preserve">: </w:t>
      </w:r>
      <w:r w:rsidRPr="00EF58AE">
        <w:rPr>
          <w:i/>
          <w:lang w:val="en-US" w:eastAsia="x-none"/>
        </w:rPr>
        <w:t>Existing NR waveforms are suitable for NR unlicensed operation</w:t>
      </w:r>
      <w:r>
        <w:rPr>
          <w:i/>
          <w:lang w:val="en-US" w:eastAsia="x-none"/>
        </w:rPr>
        <w:t>. I</w:t>
      </w:r>
      <w:r w:rsidRPr="00AD61F5">
        <w:rPr>
          <w:i/>
          <w:lang w:val="en-US" w:eastAsia="x-none"/>
        </w:rPr>
        <w:t xml:space="preserve">f a new waveform is introduced for licensed bands </w:t>
      </w:r>
      <w:r>
        <w:rPr>
          <w:i/>
          <w:lang w:val="en-US" w:eastAsia="x-none"/>
        </w:rPr>
        <w:t>above</w:t>
      </w:r>
      <w:r w:rsidRPr="00AD61F5">
        <w:rPr>
          <w:i/>
          <w:lang w:val="en-US" w:eastAsia="x-none"/>
        </w:rPr>
        <w:t xml:space="preserve"> 52.6 GHz, it should also be used for 60 GHz unlicensed band</w:t>
      </w:r>
      <w:r>
        <w:rPr>
          <w:i/>
          <w:lang w:val="en-US" w:eastAsia="x-none"/>
        </w:rPr>
        <w:t>.</w:t>
      </w:r>
    </w:p>
    <w:p w14:paraId="2C7E3521" w14:textId="77777777" w:rsidR="00E95564" w:rsidRDefault="00E95564" w:rsidP="002C2600">
      <w:pPr>
        <w:spacing w:after="0"/>
        <w:ind w:left="284"/>
        <w:jc w:val="both"/>
        <w:rPr>
          <w:i/>
          <w:lang w:val="en-US" w:eastAsia="x-none"/>
        </w:rPr>
      </w:pPr>
      <w:r w:rsidRPr="00953AB0">
        <w:rPr>
          <w:b/>
          <w:i/>
          <w:lang w:val="en-US" w:eastAsia="x-none"/>
        </w:rPr>
        <w:t xml:space="preserve">Proposal </w:t>
      </w:r>
      <w:r>
        <w:rPr>
          <w:b/>
          <w:i/>
          <w:lang w:val="en-US" w:eastAsia="x-none"/>
        </w:rPr>
        <w:t>4</w:t>
      </w:r>
      <w:r w:rsidRPr="00953AB0">
        <w:rPr>
          <w:b/>
          <w:i/>
          <w:lang w:val="en-US" w:eastAsia="x-none"/>
        </w:rPr>
        <w:t xml:space="preserve">: </w:t>
      </w:r>
      <w:r w:rsidRPr="00EF58AE">
        <w:rPr>
          <w:i/>
          <w:lang w:val="en-US" w:eastAsia="x-none"/>
        </w:rPr>
        <w:t xml:space="preserve">UL resource allocation needs to be enhanced </w:t>
      </w:r>
      <w:r>
        <w:rPr>
          <w:i/>
          <w:lang w:val="en-US" w:eastAsia="x-none"/>
        </w:rPr>
        <w:t>to support interlace based operation.</w:t>
      </w:r>
    </w:p>
    <w:p w14:paraId="28ED4FE6" w14:textId="637CB304" w:rsidR="00535AF7" w:rsidRDefault="00535AF7" w:rsidP="002C2600">
      <w:pPr>
        <w:overflowPunct/>
        <w:autoSpaceDE/>
        <w:autoSpaceDN/>
        <w:adjustRightInd/>
        <w:spacing w:after="0"/>
        <w:textAlignment w:val="auto"/>
        <w:rPr>
          <w:rFonts w:eastAsia="MS Mincho"/>
          <w:b/>
          <w:i/>
          <w:lang w:val="en-US" w:eastAsia="ja-JP"/>
        </w:rPr>
      </w:pPr>
    </w:p>
    <w:p w14:paraId="41EC9843" w14:textId="4E3171EE" w:rsidR="00535AF7" w:rsidRPr="00535AF7" w:rsidRDefault="00535AF7" w:rsidP="002C2600">
      <w:pPr>
        <w:overflowPunct/>
        <w:autoSpaceDE/>
        <w:autoSpaceDN/>
        <w:adjustRightInd/>
        <w:spacing w:after="0"/>
        <w:textAlignment w:val="auto"/>
        <w:rPr>
          <w:rFonts w:eastAsia="MS Mincho"/>
          <w:b/>
          <w:i/>
          <w:u w:val="single"/>
          <w:lang w:val="en-US" w:eastAsia="ja-JP"/>
        </w:rPr>
      </w:pPr>
      <w:r>
        <w:rPr>
          <w:b/>
          <w:u w:val="single"/>
        </w:rPr>
        <w:t>Frame structure and HARQ:</w:t>
      </w:r>
    </w:p>
    <w:p w14:paraId="4377BC39" w14:textId="77777777" w:rsidR="00535AF7" w:rsidRDefault="00535AF7" w:rsidP="002C2600">
      <w:pPr>
        <w:overflowPunct/>
        <w:autoSpaceDE/>
        <w:autoSpaceDN/>
        <w:adjustRightInd/>
        <w:spacing w:after="0"/>
        <w:textAlignment w:val="auto"/>
        <w:rPr>
          <w:rFonts w:eastAsia="MS Mincho"/>
          <w:b/>
          <w:i/>
          <w:lang w:val="en-US" w:eastAsia="ja-JP"/>
        </w:rPr>
      </w:pPr>
    </w:p>
    <w:p w14:paraId="00C8FB73" w14:textId="331EE659" w:rsidR="00E95564" w:rsidRPr="002C0588" w:rsidRDefault="00E95564" w:rsidP="002C2600">
      <w:pPr>
        <w:overflowPunct/>
        <w:autoSpaceDE/>
        <w:autoSpaceDN/>
        <w:adjustRightInd/>
        <w:spacing w:after="0"/>
        <w:ind w:left="284"/>
        <w:textAlignment w:val="auto"/>
        <w:rPr>
          <w:rFonts w:eastAsia="MS Mincho"/>
          <w:b/>
          <w:i/>
          <w:lang w:eastAsia="ja-JP"/>
        </w:rPr>
      </w:pPr>
      <w:r>
        <w:rPr>
          <w:rFonts w:eastAsia="MS Mincho"/>
          <w:b/>
          <w:i/>
          <w:lang w:val="en-US" w:eastAsia="ja-JP"/>
        </w:rPr>
        <w:t xml:space="preserve">Observation </w:t>
      </w:r>
      <w:r w:rsidRPr="002C0588">
        <w:rPr>
          <w:rFonts w:eastAsia="MS Mincho"/>
          <w:b/>
          <w:i/>
          <w:lang w:val="en-US" w:eastAsia="ja-JP"/>
        </w:rPr>
        <w:t>1</w:t>
      </w:r>
      <w:r>
        <w:rPr>
          <w:rFonts w:eastAsia="MS Mincho"/>
          <w:b/>
          <w:i/>
          <w:lang w:val="en-US" w:eastAsia="ja-JP"/>
        </w:rPr>
        <w:t>:</w:t>
      </w:r>
      <w:r w:rsidRPr="002C0588">
        <w:rPr>
          <w:rFonts w:eastAsia="MS Mincho"/>
          <w:b/>
          <w:i/>
          <w:lang w:val="en-US" w:eastAsia="ja-JP"/>
        </w:rPr>
        <w:t xml:space="preserve"> </w:t>
      </w:r>
      <w:r w:rsidRPr="002C0588">
        <w:rPr>
          <w:rFonts w:eastAsia="MS Mincho"/>
          <w:i/>
          <w:lang w:val="en-US" w:eastAsia="ja-JP"/>
        </w:rPr>
        <w:t>Th</w:t>
      </w:r>
      <w:r>
        <w:rPr>
          <w:rFonts w:eastAsia="MS Mincho"/>
          <w:i/>
          <w:lang w:val="en-US" w:eastAsia="ja-JP"/>
        </w:rPr>
        <w:t>e th</w:t>
      </w:r>
      <w:r w:rsidRPr="002C0588">
        <w:rPr>
          <w:rFonts w:eastAsia="MS Mincho"/>
          <w:i/>
          <w:lang w:val="en-US" w:eastAsia="ja-JP"/>
        </w:rPr>
        <w:t xml:space="preserve">ree basic </w:t>
      </w:r>
      <w:r>
        <w:rPr>
          <w:rFonts w:eastAsia="MS Mincho"/>
          <w:i/>
          <w:lang w:val="en-US" w:eastAsia="ja-JP"/>
        </w:rPr>
        <w:t xml:space="preserve">NR </w:t>
      </w:r>
      <w:r w:rsidRPr="002C0588">
        <w:rPr>
          <w:rFonts w:eastAsia="MS Mincho"/>
          <w:i/>
          <w:lang w:val="en-US" w:eastAsia="ja-JP"/>
        </w:rPr>
        <w:t>slot types</w:t>
      </w:r>
      <w:r>
        <w:rPr>
          <w:rFonts w:eastAsia="MS Mincho"/>
          <w:i/>
          <w:lang w:val="en-US" w:eastAsia="ja-JP"/>
        </w:rPr>
        <w:t xml:space="preserve"> - </w:t>
      </w:r>
      <w:r w:rsidRPr="002C0588">
        <w:rPr>
          <w:rFonts w:eastAsia="MS Mincho"/>
          <w:i/>
          <w:lang w:val="en-US" w:eastAsia="ja-JP"/>
        </w:rPr>
        <w:t xml:space="preserve">bi-directional slot, DL only slot and UL only slot </w:t>
      </w:r>
      <w:r>
        <w:rPr>
          <w:rFonts w:eastAsia="MS Mincho"/>
          <w:i/>
          <w:lang w:val="en-US" w:eastAsia="ja-JP"/>
        </w:rPr>
        <w:t xml:space="preserve">- </w:t>
      </w:r>
      <w:r w:rsidRPr="002C0588">
        <w:rPr>
          <w:rFonts w:eastAsia="MS Mincho"/>
          <w:i/>
          <w:lang w:val="en-US" w:eastAsia="ja-JP"/>
        </w:rPr>
        <w:t>can facilitate also NR unlicensed band operation.</w:t>
      </w:r>
      <w:r w:rsidRPr="002C0588">
        <w:rPr>
          <w:rFonts w:eastAsia="MS Mincho"/>
          <w:b/>
          <w:i/>
          <w:lang w:val="en-US" w:eastAsia="ja-JP"/>
        </w:rPr>
        <w:t xml:space="preserve"> </w:t>
      </w:r>
    </w:p>
    <w:p w14:paraId="396310B1" w14:textId="2804090E" w:rsidR="00E95564" w:rsidRPr="00EF58AE" w:rsidRDefault="00E95564" w:rsidP="002C2600">
      <w:pPr>
        <w:spacing w:after="0"/>
        <w:ind w:left="284"/>
        <w:jc w:val="both"/>
        <w:rPr>
          <w:i/>
          <w:lang w:val="en-US"/>
        </w:rPr>
      </w:pPr>
      <w:r w:rsidRPr="002C0588">
        <w:rPr>
          <w:b/>
          <w:lang w:val="en-US" w:eastAsia="x-none"/>
        </w:rPr>
        <w:t xml:space="preserve">Proposal </w:t>
      </w:r>
      <w:r w:rsidR="002C2600">
        <w:rPr>
          <w:b/>
          <w:lang w:val="en-US" w:eastAsia="x-none"/>
        </w:rPr>
        <w:t>5</w:t>
      </w:r>
      <w:r w:rsidRPr="00953AB0">
        <w:rPr>
          <w:b/>
          <w:i/>
          <w:lang w:val="en-US" w:eastAsia="x-none"/>
        </w:rPr>
        <w:t xml:space="preserve">: </w:t>
      </w:r>
      <w:r w:rsidRPr="00EF58AE">
        <w:rPr>
          <w:i/>
          <w:lang w:val="en-US" w:eastAsia="x-none"/>
        </w:rPr>
        <w:t xml:space="preserve">NR Unlicensed band operation can be based on fixed frame timing and building blocks defined in </w:t>
      </w:r>
      <w:r>
        <w:rPr>
          <w:i/>
          <w:lang w:val="en-US" w:eastAsia="x-none"/>
        </w:rPr>
        <w:t>NR Rel-15.</w:t>
      </w:r>
    </w:p>
    <w:p w14:paraId="28842CB2" w14:textId="77777777" w:rsidR="00E95564" w:rsidRDefault="00E95564" w:rsidP="002C2600">
      <w:pPr>
        <w:overflowPunct/>
        <w:autoSpaceDE/>
        <w:autoSpaceDN/>
        <w:adjustRightInd/>
        <w:spacing w:after="0"/>
        <w:ind w:left="284"/>
        <w:jc w:val="both"/>
        <w:textAlignment w:val="auto"/>
        <w:rPr>
          <w:rFonts w:eastAsia="MS Mincho"/>
          <w:lang w:eastAsia="ja-JP"/>
        </w:rPr>
      </w:pPr>
      <w:r>
        <w:rPr>
          <w:rFonts w:eastAsia="MS Mincho"/>
          <w:lang w:eastAsia="ja-JP"/>
        </w:rPr>
        <w:t xml:space="preserve">  </w:t>
      </w:r>
    </w:p>
    <w:p w14:paraId="71B37829" w14:textId="77777777" w:rsidR="00E95564" w:rsidRPr="00C53569" w:rsidRDefault="00E95564" w:rsidP="002C2600">
      <w:pPr>
        <w:spacing w:after="0"/>
        <w:ind w:left="284"/>
        <w:rPr>
          <w:rFonts w:ascii="Calibri" w:hAnsi="Calibri"/>
          <w:sz w:val="22"/>
          <w:szCs w:val="22"/>
          <w:lang w:val="en-US"/>
        </w:rPr>
      </w:pPr>
      <w:r w:rsidRPr="00C53569">
        <w:rPr>
          <w:b/>
          <w:bCs/>
        </w:rPr>
        <w:t xml:space="preserve">Observation </w:t>
      </w:r>
      <w:r>
        <w:rPr>
          <w:b/>
          <w:bCs/>
        </w:rPr>
        <w:t>2</w:t>
      </w:r>
      <w:r w:rsidRPr="00C53569">
        <w:t xml:space="preserve">: </w:t>
      </w:r>
      <w:r w:rsidRPr="00C53569">
        <w:rPr>
          <w:i/>
          <w:iCs/>
        </w:rPr>
        <w:t>Mini-slot provides a way to reduce the time between the consecutive possible transmission starting positions when operating on unlicensed band</w:t>
      </w:r>
      <w:r>
        <w:rPr>
          <w:i/>
          <w:iCs/>
        </w:rPr>
        <w:t>.</w:t>
      </w:r>
    </w:p>
    <w:p w14:paraId="0D15B263" w14:textId="404C0F8C" w:rsidR="00E95564" w:rsidRDefault="00E95564" w:rsidP="002C2600">
      <w:pPr>
        <w:spacing w:after="0"/>
        <w:ind w:left="284"/>
        <w:jc w:val="both"/>
        <w:rPr>
          <w:i/>
        </w:rPr>
      </w:pPr>
      <w:r>
        <w:rPr>
          <w:b/>
        </w:rPr>
        <w:t xml:space="preserve">Proposal </w:t>
      </w:r>
      <w:r w:rsidR="002C2600">
        <w:rPr>
          <w:b/>
        </w:rPr>
        <w:t>6</w:t>
      </w:r>
      <w:r>
        <w:t xml:space="preserve">: </w:t>
      </w:r>
      <w:r>
        <w:rPr>
          <w:i/>
        </w:rPr>
        <w:t xml:space="preserve">Possibilities for mini-slot structure independent from time are investigated.  </w:t>
      </w:r>
    </w:p>
    <w:p w14:paraId="42947FA8" w14:textId="515AFCB0" w:rsidR="00535AF7" w:rsidRDefault="00535AF7" w:rsidP="002C2600">
      <w:pPr>
        <w:spacing w:after="0"/>
        <w:ind w:left="284"/>
        <w:jc w:val="both"/>
        <w:rPr>
          <w:i/>
          <w:lang w:val="en-US" w:eastAsia="x-none"/>
        </w:rPr>
      </w:pPr>
      <w:r w:rsidRPr="00953AB0">
        <w:rPr>
          <w:b/>
          <w:i/>
          <w:lang w:val="en-US" w:eastAsia="x-none"/>
        </w:rPr>
        <w:lastRenderedPageBreak/>
        <w:t xml:space="preserve">Proposal </w:t>
      </w:r>
      <w:r w:rsidR="002C2600">
        <w:rPr>
          <w:b/>
          <w:i/>
          <w:lang w:val="en-US" w:eastAsia="x-none"/>
        </w:rPr>
        <w:t>7</w:t>
      </w:r>
      <w:r w:rsidRPr="00953AB0">
        <w:rPr>
          <w:b/>
          <w:i/>
          <w:lang w:val="en-US" w:eastAsia="x-none"/>
        </w:rPr>
        <w:t xml:space="preserve">: </w:t>
      </w:r>
      <w:r w:rsidRPr="00EF58AE">
        <w:rPr>
          <w:i/>
          <w:lang w:val="en-US" w:eastAsia="x-none"/>
        </w:rPr>
        <w:t>Strive for a solution where all HARQ-ACK feedback is transmitted within in the same shared COT as the associated PDSCHs</w:t>
      </w:r>
    </w:p>
    <w:p w14:paraId="55F21843" w14:textId="7D308813" w:rsidR="00535AF7" w:rsidRDefault="00535AF7" w:rsidP="002C2600">
      <w:pPr>
        <w:spacing w:after="0"/>
        <w:ind w:left="284"/>
        <w:jc w:val="both"/>
        <w:rPr>
          <w:i/>
          <w:lang w:val="en-US" w:eastAsia="x-none"/>
        </w:rPr>
      </w:pPr>
      <w:r w:rsidRPr="00953AB0">
        <w:rPr>
          <w:b/>
          <w:i/>
          <w:lang w:val="en-US" w:eastAsia="x-none"/>
        </w:rPr>
        <w:t xml:space="preserve">Proposal </w:t>
      </w:r>
      <w:r w:rsidR="002C2600">
        <w:rPr>
          <w:b/>
          <w:i/>
          <w:lang w:val="en-US" w:eastAsia="x-none"/>
        </w:rPr>
        <w:t>8</w:t>
      </w:r>
      <w:r w:rsidRPr="00953AB0">
        <w:rPr>
          <w:b/>
          <w:i/>
          <w:lang w:val="en-US" w:eastAsia="x-none"/>
        </w:rPr>
        <w:t xml:space="preserve">: </w:t>
      </w:r>
      <w:r w:rsidRPr="00EF58AE">
        <w:rPr>
          <w:i/>
          <w:lang w:val="en-US" w:eastAsia="x-none"/>
        </w:rPr>
        <w:t>Support a mechanism for gNB to pull HARQ-ACK feedback from UE</w:t>
      </w:r>
    </w:p>
    <w:p w14:paraId="58DACB03" w14:textId="5CAB275A" w:rsidR="00535AF7" w:rsidRDefault="00535AF7" w:rsidP="002C2600">
      <w:pPr>
        <w:spacing w:after="0"/>
        <w:jc w:val="both"/>
        <w:rPr>
          <w:i/>
          <w:lang w:val="en-US" w:eastAsia="x-none"/>
        </w:rPr>
      </w:pPr>
    </w:p>
    <w:p w14:paraId="2D118BCD" w14:textId="5070702C" w:rsidR="00535AF7" w:rsidRPr="00535AF7" w:rsidRDefault="00535AF7" w:rsidP="002C2600">
      <w:pPr>
        <w:spacing w:after="0"/>
        <w:jc w:val="both"/>
        <w:rPr>
          <w:b/>
          <w:i/>
          <w:u w:val="single"/>
          <w:lang w:val="en-US" w:eastAsia="x-none"/>
        </w:rPr>
      </w:pPr>
      <w:r w:rsidRPr="00535AF7">
        <w:rPr>
          <w:b/>
          <w:color w:val="000000"/>
          <w:u w:val="single"/>
        </w:rPr>
        <w:t>Wideband operation</w:t>
      </w:r>
      <w:r>
        <w:rPr>
          <w:b/>
          <w:color w:val="000000"/>
          <w:u w:val="single"/>
        </w:rPr>
        <w:t>:</w:t>
      </w:r>
    </w:p>
    <w:p w14:paraId="7B1B1175" w14:textId="77777777" w:rsidR="00535AF7" w:rsidRPr="00EF58AE" w:rsidRDefault="00535AF7" w:rsidP="002C2600">
      <w:pPr>
        <w:spacing w:after="0"/>
        <w:jc w:val="both"/>
        <w:rPr>
          <w:i/>
          <w:lang w:val="en-US"/>
        </w:rPr>
      </w:pPr>
    </w:p>
    <w:p w14:paraId="4399A013" w14:textId="765A77A7" w:rsidR="00535AF7" w:rsidRPr="00EF58AE" w:rsidRDefault="00535AF7" w:rsidP="002C2600">
      <w:pPr>
        <w:spacing w:after="0"/>
        <w:ind w:left="284"/>
        <w:jc w:val="both"/>
        <w:rPr>
          <w:i/>
          <w:lang w:val="en-US"/>
        </w:rPr>
      </w:pPr>
      <w:r w:rsidRPr="00953AB0">
        <w:rPr>
          <w:b/>
          <w:i/>
          <w:lang w:val="en-US" w:eastAsia="x-none"/>
        </w:rPr>
        <w:t xml:space="preserve">Proposal </w:t>
      </w:r>
      <w:r w:rsidR="002C2600">
        <w:rPr>
          <w:b/>
          <w:i/>
          <w:lang w:val="en-US" w:eastAsia="x-none"/>
        </w:rPr>
        <w:t>9</w:t>
      </w:r>
      <w:r w:rsidRPr="00953AB0">
        <w:rPr>
          <w:b/>
          <w:i/>
          <w:lang w:val="en-US" w:eastAsia="x-none"/>
        </w:rPr>
        <w:t xml:space="preserve">: </w:t>
      </w:r>
      <w:r>
        <w:rPr>
          <w:i/>
          <w:lang w:val="en-US" w:eastAsia="x-none"/>
        </w:rPr>
        <w:t xml:space="preserve">Both carrier aggregation and BWP operation are supported in NR unlicensed. </w:t>
      </w:r>
    </w:p>
    <w:p w14:paraId="779EDBA8" w14:textId="77777777" w:rsidR="00535AF7" w:rsidRDefault="00535AF7" w:rsidP="002C2600">
      <w:pPr>
        <w:spacing w:after="0"/>
        <w:ind w:left="284"/>
        <w:jc w:val="both"/>
        <w:rPr>
          <w:b/>
          <w:i/>
          <w:lang w:val="en-US" w:eastAsia="x-none"/>
        </w:rPr>
      </w:pPr>
    </w:p>
    <w:p w14:paraId="245DA54F" w14:textId="124A67A9" w:rsidR="00535AF7" w:rsidRDefault="00535AF7" w:rsidP="002C2600">
      <w:pPr>
        <w:spacing w:after="0"/>
        <w:ind w:left="284"/>
        <w:jc w:val="both"/>
        <w:rPr>
          <w:i/>
          <w:lang w:val="en-US" w:eastAsia="x-none"/>
        </w:rPr>
      </w:pPr>
      <w:r w:rsidRPr="00953AB0">
        <w:rPr>
          <w:b/>
          <w:i/>
          <w:lang w:val="en-US" w:eastAsia="x-none"/>
        </w:rPr>
        <w:t xml:space="preserve">Proposal </w:t>
      </w:r>
      <w:r w:rsidR="002C2600">
        <w:rPr>
          <w:b/>
          <w:i/>
          <w:lang w:val="en-US" w:eastAsia="x-none"/>
        </w:rPr>
        <w:t>10</w:t>
      </w:r>
      <w:r w:rsidRPr="00953AB0">
        <w:rPr>
          <w:b/>
          <w:i/>
          <w:lang w:val="en-US" w:eastAsia="x-none"/>
        </w:rPr>
        <w:t xml:space="preserve">: </w:t>
      </w:r>
      <w:r>
        <w:rPr>
          <w:i/>
          <w:lang w:val="en-US" w:eastAsia="x-none"/>
        </w:rPr>
        <w:t>BWP operation on unlicensed spectrum is investigated during SI and necessary enhancements to BWP operation are identified.</w:t>
      </w:r>
    </w:p>
    <w:p w14:paraId="3B51A542" w14:textId="463D9C9C" w:rsidR="00535AF7" w:rsidRDefault="00535AF7" w:rsidP="002C2600">
      <w:pPr>
        <w:spacing w:after="0"/>
        <w:jc w:val="both"/>
        <w:rPr>
          <w:i/>
          <w:lang w:val="en-US" w:eastAsia="x-none"/>
        </w:rPr>
      </w:pPr>
    </w:p>
    <w:p w14:paraId="44ADD906" w14:textId="26C7CC69" w:rsidR="00535AF7" w:rsidRPr="00535AF7" w:rsidRDefault="00535AF7" w:rsidP="002C2600">
      <w:pPr>
        <w:spacing w:after="0"/>
        <w:jc w:val="both"/>
        <w:rPr>
          <w:b/>
          <w:color w:val="000000"/>
          <w:u w:val="single"/>
        </w:rPr>
      </w:pPr>
      <w:r w:rsidRPr="00535AF7">
        <w:rPr>
          <w:b/>
          <w:color w:val="000000"/>
          <w:u w:val="single"/>
        </w:rPr>
        <w:t>Channel access and co-existence</w:t>
      </w:r>
    </w:p>
    <w:p w14:paraId="59F9AFA9" w14:textId="77777777" w:rsidR="00535AF7" w:rsidRPr="00D376B1" w:rsidRDefault="00535AF7" w:rsidP="002C2600">
      <w:pPr>
        <w:spacing w:after="0"/>
        <w:jc w:val="both"/>
        <w:rPr>
          <w:i/>
          <w:lang w:val="en-US"/>
        </w:rPr>
      </w:pPr>
    </w:p>
    <w:p w14:paraId="379B831E" w14:textId="411E5470" w:rsidR="00535AF7" w:rsidRPr="00914056" w:rsidRDefault="00535AF7" w:rsidP="002C2600">
      <w:pPr>
        <w:spacing w:after="0"/>
        <w:ind w:left="284"/>
        <w:jc w:val="both"/>
        <w:rPr>
          <w:i/>
        </w:rPr>
      </w:pPr>
      <w:r w:rsidRPr="6BED8D6C">
        <w:rPr>
          <w:b/>
          <w:i/>
        </w:rPr>
        <w:t xml:space="preserve">Proposal </w:t>
      </w:r>
      <w:r>
        <w:rPr>
          <w:b/>
          <w:i/>
        </w:rPr>
        <w:t>1</w:t>
      </w:r>
      <w:r w:rsidR="002C2600">
        <w:rPr>
          <w:b/>
          <w:i/>
        </w:rPr>
        <w:t>1</w:t>
      </w:r>
      <w:r w:rsidRPr="6BED8D6C">
        <w:rPr>
          <w:i/>
        </w:rPr>
        <w:t>: In 5 GHz unlicensed spectrum, NR unlicensed can use LTE-LAA LBT procedures as a baseline solution.</w:t>
      </w:r>
    </w:p>
    <w:p w14:paraId="482057CD" w14:textId="77777777" w:rsidR="006D09B3" w:rsidRPr="00914056" w:rsidRDefault="006D09B3" w:rsidP="006D09B3">
      <w:pPr>
        <w:ind w:firstLine="284"/>
        <w:jc w:val="both"/>
        <w:rPr>
          <w:i/>
        </w:rPr>
      </w:pPr>
      <w:r w:rsidRPr="6BED8D6C">
        <w:rPr>
          <w:b/>
          <w:i/>
          <w:lang w:eastAsia="zh-CN"/>
        </w:rPr>
        <w:t>Observation 3</w:t>
      </w:r>
      <w:r w:rsidRPr="6BED8D6C">
        <w:rPr>
          <w:i/>
          <w:lang w:eastAsia="zh-CN"/>
        </w:rPr>
        <w:t xml:space="preserve">: </w:t>
      </w:r>
      <w:r w:rsidRPr="6BED8D6C">
        <w:rPr>
          <w:i/>
        </w:rPr>
        <w:t xml:space="preserve">A ‘greenfield’ channel access </w:t>
      </w:r>
      <w:r>
        <w:rPr>
          <w:i/>
        </w:rPr>
        <w:t>design</w:t>
      </w:r>
      <w:r w:rsidRPr="6BED8D6C">
        <w:rPr>
          <w:i/>
        </w:rPr>
        <w:t xml:space="preserve"> </w:t>
      </w:r>
      <w:r>
        <w:rPr>
          <w:i/>
        </w:rPr>
        <w:t>could be considered</w:t>
      </w:r>
      <w:r w:rsidRPr="6BED8D6C">
        <w:rPr>
          <w:i/>
        </w:rPr>
        <w:t xml:space="preserve"> </w:t>
      </w:r>
      <w:r>
        <w:rPr>
          <w:i/>
        </w:rPr>
        <w:t>for</w:t>
      </w:r>
      <w:r w:rsidRPr="6BED8D6C">
        <w:rPr>
          <w:i/>
        </w:rPr>
        <w:t xml:space="preserve"> </w:t>
      </w:r>
      <w:r w:rsidRPr="6BED8D6C">
        <w:rPr>
          <w:i/>
        </w:rPr>
        <w:t>6 GHz, and should be studied in 3GPP.</w:t>
      </w:r>
    </w:p>
    <w:p w14:paraId="3993549E" w14:textId="0C407528" w:rsidR="00535AF7" w:rsidRPr="004C2B5D" w:rsidRDefault="00535AF7" w:rsidP="002C2600">
      <w:pPr>
        <w:spacing w:after="0"/>
        <w:ind w:left="284"/>
        <w:jc w:val="both"/>
        <w:rPr>
          <w:i/>
          <w:lang w:eastAsia="zh-CN"/>
        </w:rPr>
      </w:pPr>
      <w:r w:rsidRPr="1A928BB7">
        <w:rPr>
          <w:b/>
          <w:i/>
        </w:rPr>
        <w:t>Proposal 1</w:t>
      </w:r>
      <w:r w:rsidR="002C2600">
        <w:rPr>
          <w:b/>
          <w:i/>
        </w:rPr>
        <w:t>2</w:t>
      </w:r>
      <w:r w:rsidRPr="1A928BB7">
        <w:rPr>
          <w:i/>
        </w:rPr>
        <w:t>: Coexistence design for NR unlicensed in 60 GHz sh</w:t>
      </w:r>
      <w:r>
        <w:rPr>
          <w:i/>
        </w:rPr>
        <w:t>all</w:t>
      </w:r>
      <w:r w:rsidRPr="1A928BB7">
        <w:rPr>
          <w:i/>
        </w:rPr>
        <w:t xml:space="preserve"> be compliant to regulation in different regions. However, potential further enhancements (e.g., to enhance the spatial reuse and to protect beam sweeping operation) may be considered during the study item.</w:t>
      </w:r>
    </w:p>
    <w:p w14:paraId="642200F8" w14:textId="301240C8" w:rsidR="00535AF7" w:rsidRPr="00263AC6" w:rsidRDefault="00535AF7" w:rsidP="002C2600">
      <w:pPr>
        <w:spacing w:after="0"/>
        <w:ind w:left="284"/>
        <w:jc w:val="both"/>
        <w:rPr>
          <w:i/>
        </w:rPr>
      </w:pPr>
      <w:r w:rsidRPr="1A928BB7">
        <w:rPr>
          <w:b/>
          <w:i/>
        </w:rPr>
        <w:t>Proposal 1</w:t>
      </w:r>
      <w:r w:rsidR="002C2600">
        <w:rPr>
          <w:b/>
          <w:i/>
        </w:rPr>
        <w:t>3</w:t>
      </w:r>
      <w:r w:rsidRPr="1A928BB7">
        <w:rPr>
          <w:i/>
        </w:rPr>
        <w:t xml:space="preserve">: </w:t>
      </w:r>
      <w:r w:rsidRPr="003E1DC2">
        <w:rPr>
          <w:i/>
        </w:rPr>
        <w:t>Autonomous UL access should be studied and supported in NR unlicensed operation.</w:t>
      </w:r>
    </w:p>
    <w:p w14:paraId="078C268E" w14:textId="77777777" w:rsidR="00535AF7" w:rsidRPr="003E1DC2" w:rsidRDefault="00535AF7" w:rsidP="002C2600">
      <w:pPr>
        <w:spacing w:after="0"/>
        <w:ind w:left="284"/>
        <w:jc w:val="both"/>
        <w:rPr>
          <w:i/>
          <w:lang w:eastAsia="zh-CN"/>
        </w:rPr>
      </w:pPr>
      <w:r w:rsidRPr="003E1DC2">
        <w:rPr>
          <w:b/>
          <w:i/>
          <w:lang w:eastAsia="zh-CN"/>
        </w:rPr>
        <w:t xml:space="preserve">Observation </w:t>
      </w:r>
      <w:r>
        <w:rPr>
          <w:b/>
          <w:i/>
          <w:lang w:eastAsia="zh-CN"/>
        </w:rPr>
        <w:t>4</w:t>
      </w:r>
      <w:r w:rsidRPr="003E1DC2">
        <w:rPr>
          <w:i/>
          <w:lang w:eastAsia="zh-CN"/>
        </w:rPr>
        <w:t xml:space="preserve">: </w:t>
      </w:r>
      <w:r>
        <w:rPr>
          <w:i/>
          <w:lang w:eastAsia="zh-CN"/>
        </w:rPr>
        <w:t>H</w:t>
      </w:r>
      <w:r w:rsidRPr="003E1DC2">
        <w:rPr>
          <w:i/>
          <w:lang w:eastAsia="zh-CN"/>
        </w:rPr>
        <w:t>idden node</w:t>
      </w:r>
      <w:r>
        <w:rPr>
          <w:i/>
          <w:lang w:eastAsia="zh-CN"/>
        </w:rPr>
        <w:t>s</w:t>
      </w:r>
      <w:r w:rsidRPr="003E1DC2">
        <w:rPr>
          <w:i/>
          <w:lang w:eastAsia="zh-CN"/>
        </w:rPr>
        <w:t xml:space="preserve"> </w:t>
      </w:r>
      <w:r>
        <w:rPr>
          <w:i/>
          <w:lang w:eastAsia="zh-CN"/>
        </w:rPr>
        <w:t>may reduce</w:t>
      </w:r>
      <w:r w:rsidRPr="003E1DC2">
        <w:rPr>
          <w:i/>
          <w:lang w:eastAsia="zh-CN"/>
        </w:rPr>
        <w:t xml:space="preserve"> UL channel access probability in unlicensed spectrum</w:t>
      </w:r>
    </w:p>
    <w:p w14:paraId="26AFBDC0" w14:textId="759B0B2C" w:rsidR="00535AF7" w:rsidRDefault="00535AF7" w:rsidP="002C2600">
      <w:pPr>
        <w:spacing w:after="0"/>
        <w:ind w:left="284"/>
        <w:jc w:val="both"/>
        <w:rPr>
          <w:i/>
          <w:lang w:eastAsia="zh-CN"/>
        </w:rPr>
      </w:pPr>
      <w:r w:rsidRPr="003E1DC2">
        <w:rPr>
          <w:b/>
          <w:i/>
          <w:lang w:eastAsia="zh-CN"/>
        </w:rPr>
        <w:t>Proposal 1</w:t>
      </w:r>
      <w:r w:rsidR="002C2600">
        <w:rPr>
          <w:b/>
          <w:i/>
          <w:lang w:eastAsia="zh-CN"/>
        </w:rPr>
        <w:t>4</w:t>
      </w:r>
      <w:r w:rsidRPr="003E1DC2">
        <w:rPr>
          <w:b/>
          <w:i/>
          <w:lang w:eastAsia="zh-CN"/>
        </w:rPr>
        <w:t>:</w:t>
      </w:r>
      <w:r w:rsidRPr="003E1DC2">
        <w:rPr>
          <w:i/>
          <w:lang w:eastAsia="zh-CN"/>
        </w:rPr>
        <w:t xml:space="preserve"> Overbooked UL transmissions can be considered to increase UL access probability</w:t>
      </w:r>
    </w:p>
    <w:p w14:paraId="3086B60E" w14:textId="77777777" w:rsidR="00CC5496" w:rsidRDefault="00CC5496" w:rsidP="002C2600">
      <w:pPr>
        <w:spacing w:after="0"/>
        <w:jc w:val="both"/>
        <w:rPr>
          <w:b/>
          <w:color w:val="000000"/>
          <w:u w:val="single"/>
        </w:rPr>
      </w:pPr>
    </w:p>
    <w:p w14:paraId="1BD0ECFF" w14:textId="46AE873B" w:rsidR="00535AF7" w:rsidRPr="00535AF7" w:rsidRDefault="00535AF7" w:rsidP="002C2600">
      <w:pPr>
        <w:spacing w:after="0"/>
        <w:jc w:val="both"/>
        <w:rPr>
          <w:b/>
          <w:i/>
          <w:u w:val="single"/>
          <w:lang w:eastAsia="zh-CN"/>
        </w:rPr>
      </w:pPr>
      <w:r w:rsidRPr="00535AF7">
        <w:rPr>
          <w:b/>
          <w:color w:val="000000"/>
          <w:u w:val="single"/>
        </w:rPr>
        <w:t>Broadcast signals and synchronization</w:t>
      </w:r>
    </w:p>
    <w:p w14:paraId="7E03B8E8" w14:textId="77777777" w:rsidR="00CC5496" w:rsidRDefault="00CC5496" w:rsidP="002C2600">
      <w:pPr>
        <w:spacing w:after="0"/>
        <w:ind w:left="284"/>
        <w:jc w:val="both"/>
        <w:rPr>
          <w:b/>
          <w:i/>
        </w:rPr>
      </w:pPr>
    </w:p>
    <w:p w14:paraId="4A499D7D" w14:textId="3B0305D6" w:rsidR="00535AF7" w:rsidRPr="00216856" w:rsidRDefault="00535AF7" w:rsidP="002C2600">
      <w:pPr>
        <w:spacing w:after="0"/>
        <w:ind w:left="284"/>
        <w:jc w:val="both"/>
        <w:rPr>
          <w:i/>
        </w:rPr>
      </w:pPr>
      <w:r w:rsidRPr="1A928BB7">
        <w:rPr>
          <w:b/>
          <w:i/>
        </w:rPr>
        <w:t>Proposal 1</w:t>
      </w:r>
      <w:r w:rsidR="002C2600">
        <w:rPr>
          <w:b/>
          <w:i/>
        </w:rPr>
        <w:t>5</w:t>
      </w:r>
      <w:r w:rsidRPr="1A928BB7">
        <w:rPr>
          <w:b/>
          <w:i/>
        </w:rPr>
        <w:t xml:space="preserve">: </w:t>
      </w:r>
      <w:r w:rsidRPr="1A928BB7">
        <w:rPr>
          <w:i/>
        </w:rPr>
        <w:t>Use NR Rel</w:t>
      </w:r>
      <w:r>
        <w:rPr>
          <w:i/>
        </w:rPr>
        <w:t>-</w:t>
      </w:r>
      <w:r w:rsidRPr="1A928BB7">
        <w:rPr>
          <w:i/>
        </w:rPr>
        <w:t xml:space="preserve">15 SS/PBCH block time and frequency </w:t>
      </w:r>
      <w:r w:rsidRPr="00A63EF0">
        <w:rPr>
          <w:i/>
        </w:rPr>
        <w:t xml:space="preserve">domain </w:t>
      </w:r>
      <w:r w:rsidRPr="003E1DC2">
        <w:rPr>
          <w:i/>
        </w:rPr>
        <w:t>structure</w:t>
      </w:r>
      <w:r w:rsidRPr="00A63EF0">
        <w:rPr>
          <w:i/>
        </w:rPr>
        <w:t xml:space="preserve"> for</w:t>
      </w:r>
      <w:r w:rsidRPr="1A928BB7">
        <w:rPr>
          <w:i/>
        </w:rPr>
        <w:t xml:space="preserve"> NR unlicensed operation.</w:t>
      </w:r>
    </w:p>
    <w:p w14:paraId="052BA2AD" w14:textId="77777777" w:rsidR="00535AF7" w:rsidRDefault="00535AF7" w:rsidP="002C2600">
      <w:pPr>
        <w:spacing w:after="0"/>
        <w:ind w:left="284"/>
        <w:jc w:val="both"/>
      </w:pPr>
    </w:p>
    <w:p w14:paraId="760C674A" w14:textId="73E0870D" w:rsidR="00535AF7" w:rsidRDefault="00535AF7" w:rsidP="002C2600">
      <w:pPr>
        <w:spacing w:after="0"/>
        <w:ind w:left="284"/>
        <w:jc w:val="both"/>
        <w:rPr>
          <w:i/>
        </w:rPr>
      </w:pPr>
    </w:p>
    <w:p w14:paraId="54E374AC" w14:textId="77777777" w:rsidR="00535AF7" w:rsidRDefault="00535AF7" w:rsidP="002C2600">
      <w:pPr>
        <w:spacing w:after="0"/>
        <w:ind w:left="284"/>
        <w:jc w:val="both"/>
      </w:pPr>
    </w:p>
    <w:p w14:paraId="34FFCED0" w14:textId="77777777" w:rsidR="00535AF7" w:rsidRPr="003E1DC2" w:rsidRDefault="00535AF7" w:rsidP="002C2600">
      <w:pPr>
        <w:spacing w:after="0"/>
        <w:ind w:left="284"/>
        <w:rPr>
          <w:i/>
        </w:rPr>
      </w:pPr>
      <w:r w:rsidRPr="1A928BB7">
        <w:rPr>
          <w:b/>
          <w:i/>
        </w:rPr>
        <w:t xml:space="preserve">Observation </w:t>
      </w:r>
      <w:r>
        <w:rPr>
          <w:b/>
          <w:i/>
        </w:rPr>
        <w:t>5</w:t>
      </w:r>
      <w:r w:rsidRPr="1A928BB7">
        <w:rPr>
          <w:b/>
          <w:i/>
        </w:rPr>
        <w:t xml:space="preserve">: </w:t>
      </w:r>
      <w:r w:rsidRPr="1A928BB7">
        <w:rPr>
          <w:i/>
        </w:rPr>
        <w:t xml:space="preserve">When applying beamforming for SS/PBCH blocks, due to LBT there may need to be </w:t>
      </w:r>
      <w:r>
        <w:rPr>
          <w:i/>
        </w:rPr>
        <w:t xml:space="preserve">a </w:t>
      </w:r>
      <w:r w:rsidRPr="1A928BB7">
        <w:rPr>
          <w:i/>
        </w:rPr>
        <w:t>time domain gap between consecutive SS/PBCH blocks and thus new mapping patterns may be needed at least for above 6 GHz unlicensed operation.</w:t>
      </w:r>
    </w:p>
    <w:p w14:paraId="54ADE3B8" w14:textId="77777777" w:rsidR="00535AF7" w:rsidRDefault="00535AF7" w:rsidP="002C2600">
      <w:pPr>
        <w:spacing w:after="0"/>
        <w:ind w:left="284"/>
        <w:rPr>
          <w:i/>
        </w:rPr>
      </w:pPr>
      <w:r>
        <w:rPr>
          <w:b/>
          <w:i/>
        </w:rPr>
        <w:t xml:space="preserve">Observation 6: </w:t>
      </w:r>
      <w:r>
        <w:rPr>
          <w:i/>
        </w:rPr>
        <w:t xml:space="preserve">Multiple SS/PBCH blocks within a 5 ms half-frame provide multiple transmission opportunities for the SS/PBCH block, and higher likelihood for an SS/PBCH block to be transmitted within the SS/PBCH block burst set period. </w:t>
      </w:r>
    </w:p>
    <w:p w14:paraId="2E05E1BC" w14:textId="77777777" w:rsidR="00535AF7" w:rsidRPr="003E1DC2" w:rsidRDefault="00535AF7" w:rsidP="002C2600">
      <w:pPr>
        <w:spacing w:after="0"/>
        <w:ind w:left="284"/>
        <w:rPr>
          <w:i/>
        </w:rPr>
      </w:pPr>
      <w:r w:rsidRPr="1A928BB7">
        <w:rPr>
          <w:b/>
          <w:i/>
        </w:rPr>
        <w:t xml:space="preserve">Observation </w:t>
      </w:r>
      <w:r>
        <w:rPr>
          <w:b/>
          <w:i/>
        </w:rPr>
        <w:t>7</w:t>
      </w:r>
      <w:r w:rsidRPr="1A928BB7">
        <w:rPr>
          <w:b/>
          <w:i/>
        </w:rPr>
        <w:t xml:space="preserve">: </w:t>
      </w:r>
      <w:r w:rsidRPr="1A928BB7">
        <w:rPr>
          <w:i/>
        </w:rPr>
        <w:t>Multiple SS/PBCH blocks within an SS burst set would allow use lower SS/PBCH block burst set periodicity also in NR unlicensed.</w:t>
      </w:r>
    </w:p>
    <w:p w14:paraId="32B1C59C" w14:textId="77777777" w:rsidR="00535AF7" w:rsidRPr="009E31A3" w:rsidRDefault="00535AF7" w:rsidP="002C2600">
      <w:pPr>
        <w:spacing w:after="0"/>
        <w:ind w:left="284"/>
        <w:rPr>
          <w:i/>
        </w:rPr>
      </w:pPr>
      <w:r w:rsidRPr="1A928BB7">
        <w:rPr>
          <w:b/>
          <w:i/>
        </w:rPr>
        <w:t xml:space="preserve">Observation </w:t>
      </w:r>
      <w:r>
        <w:rPr>
          <w:b/>
          <w:i/>
        </w:rPr>
        <w:t>8</w:t>
      </w:r>
      <w:r w:rsidRPr="1A928BB7">
        <w:rPr>
          <w:b/>
          <w:i/>
        </w:rPr>
        <w:t xml:space="preserve">: </w:t>
      </w:r>
      <w:r w:rsidRPr="1A928BB7">
        <w:rPr>
          <w:i/>
        </w:rPr>
        <w:t xml:space="preserve">NR supports FDM multiplexing between SS/PBCH block and CSI-RS for RRM, BM and CSI acquisition which can also be exploited in NR unlicensed to fulfil the transmission bandwidth requirement when there is no data transmitted simultaneously with the SS/PBCH block. </w:t>
      </w:r>
    </w:p>
    <w:p w14:paraId="68F6C31E" w14:textId="07A9F22A" w:rsidR="00535AF7" w:rsidRDefault="00535AF7" w:rsidP="002C2600">
      <w:pPr>
        <w:spacing w:after="0"/>
        <w:ind w:left="284"/>
        <w:rPr>
          <w:i/>
        </w:rPr>
      </w:pPr>
      <w:r w:rsidRPr="1A928BB7">
        <w:rPr>
          <w:b/>
          <w:i/>
        </w:rPr>
        <w:t>Proposal 1</w:t>
      </w:r>
      <w:r w:rsidR="006D09B3">
        <w:rPr>
          <w:b/>
          <w:i/>
        </w:rPr>
        <w:t>6</w:t>
      </w:r>
      <w:r w:rsidRPr="1A928BB7">
        <w:rPr>
          <w:b/>
          <w:i/>
        </w:rPr>
        <w:t xml:space="preserve">: </w:t>
      </w:r>
      <w:r w:rsidRPr="1A928BB7">
        <w:rPr>
          <w:i/>
        </w:rPr>
        <w:t xml:space="preserve">For a transmission block comprising SS/PBCH block and RMSI, consider TDM multiplexing pattern defined in NR Rel15 as a starting point. </w:t>
      </w:r>
    </w:p>
    <w:p w14:paraId="5DA840BF" w14:textId="1DBBF33A" w:rsidR="00535AF7" w:rsidRDefault="00535AF7" w:rsidP="002C2600">
      <w:pPr>
        <w:spacing w:after="0"/>
        <w:ind w:left="284"/>
        <w:rPr>
          <w:i/>
        </w:rPr>
      </w:pPr>
      <w:r w:rsidRPr="1A928BB7">
        <w:rPr>
          <w:b/>
          <w:i/>
        </w:rPr>
        <w:t>Proposal 1</w:t>
      </w:r>
      <w:r w:rsidR="006D09B3">
        <w:rPr>
          <w:b/>
          <w:i/>
        </w:rPr>
        <w:t>7</w:t>
      </w:r>
      <w:r w:rsidRPr="1A928BB7">
        <w:rPr>
          <w:b/>
          <w:i/>
        </w:rPr>
        <w:t xml:space="preserve">: </w:t>
      </w:r>
      <w:r w:rsidRPr="1A928BB7">
        <w:rPr>
          <w:i/>
        </w:rPr>
        <w:t xml:space="preserve">SS/PBCH and SS/PBCH + RMSI transmission </w:t>
      </w:r>
      <w:r>
        <w:rPr>
          <w:i/>
        </w:rPr>
        <w:t xml:space="preserve">at 5GHz </w:t>
      </w:r>
      <w:r w:rsidRPr="1A928BB7">
        <w:rPr>
          <w:i/>
        </w:rPr>
        <w:t>follows an LBT without random back-off.</w:t>
      </w:r>
    </w:p>
    <w:p w14:paraId="4BFD50C9" w14:textId="77777777" w:rsidR="00CC5496" w:rsidRDefault="00CC5496" w:rsidP="002C2600">
      <w:pPr>
        <w:spacing w:after="0"/>
        <w:rPr>
          <w:b/>
          <w:u w:val="single"/>
        </w:rPr>
      </w:pPr>
    </w:p>
    <w:p w14:paraId="45EE19FC" w14:textId="4FF38334" w:rsidR="00535AF7" w:rsidRPr="00535AF7" w:rsidRDefault="00535AF7" w:rsidP="002C2600">
      <w:pPr>
        <w:spacing w:after="0"/>
        <w:rPr>
          <w:b/>
          <w:u w:val="single"/>
        </w:rPr>
      </w:pPr>
      <w:r w:rsidRPr="00535AF7">
        <w:rPr>
          <w:b/>
          <w:u w:val="single"/>
        </w:rPr>
        <w:t>Initial Access</w:t>
      </w:r>
      <w:r>
        <w:rPr>
          <w:b/>
          <w:u w:val="single"/>
        </w:rPr>
        <w:t>:</w:t>
      </w:r>
    </w:p>
    <w:p w14:paraId="3790BCFA" w14:textId="77777777" w:rsidR="00CC5496" w:rsidRDefault="00CC5496" w:rsidP="002C2600">
      <w:pPr>
        <w:spacing w:after="0"/>
        <w:ind w:left="284"/>
        <w:rPr>
          <w:b/>
          <w:i/>
        </w:rPr>
      </w:pPr>
    </w:p>
    <w:p w14:paraId="1AC8B9FA" w14:textId="4E6EB3DD" w:rsidR="00535AF7" w:rsidRPr="003E1DC2" w:rsidRDefault="00535AF7" w:rsidP="002C2600">
      <w:pPr>
        <w:spacing w:after="0"/>
        <w:ind w:left="284"/>
        <w:rPr>
          <w:i/>
        </w:rPr>
      </w:pPr>
      <w:r w:rsidRPr="1A928BB7">
        <w:rPr>
          <w:b/>
          <w:i/>
        </w:rPr>
        <w:t>Proposal 1</w:t>
      </w:r>
      <w:r w:rsidR="006D09B3">
        <w:rPr>
          <w:b/>
          <w:i/>
        </w:rPr>
        <w:t>8</w:t>
      </w:r>
      <w:r w:rsidRPr="1A928BB7">
        <w:rPr>
          <w:b/>
          <w:i/>
        </w:rPr>
        <w:t xml:space="preserve">: </w:t>
      </w:r>
      <w:r w:rsidRPr="1A928BB7">
        <w:rPr>
          <w:i/>
        </w:rPr>
        <w:t xml:space="preserve">NR 4-step RACH procedure </w:t>
      </w:r>
      <w:r>
        <w:rPr>
          <w:i/>
        </w:rPr>
        <w:t>i</w:t>
      </w:r>
      <w:r w:rsidRPr="1A928BB7">
        <w:rPr>
          <w:i/>
        </w:rPr>
        <w:t>s a starting point for NR unlicensed.</w:t>
      </w:r>
    </w:p>
    <w:p w14:paraId="21937673" w14:textId="295B83A9" w:rsidR="00535AF7" w:rsidRPr="003E1DC2" w:rsidRDefault="00535AF7" w:rsidP="002C2600">
      <w:pPr>
        <w:overflowPunct/>
        <w:autoSpaceDE/>
        <w:autoSpaceDN/>
        <w:adjustRightInd/>
        <w:spacing w:after="0"/>
        <w:ind w:left="284"/>
        <w:jc w:val="both"/>
        <w:textAlignment w:val="auto"/>
        <w:rPr>
          <w:i/>
        </w:rPr>
      </w:pPr>
      <w:r w:rsidRPr="1A928BB7">
        <w:rPr>
          <w:b/>
          <w:i/>
        </w:rPr>
        <w:t>Proposal</w:t>
      </w:r>
      <w:r w:rsidR="002C2600">
        <w:rPr>
          <w:b/>
          <w:i/>
        </w:rPr>
        <w:t xml:space="preserve"> </w:t>
      </w:r>
      <w:r w:rsidR="006D09B3">
        <w:rPr>
          <w:b/>
          <w:i/>
        </w:rPr>
        <w:t>19</w:t>
      </w:r>
      <w:r w:rsidRPr="1A928BB7">
        <w:rPr>
          <w:b/>
          <w:i/>
        </w:rPr>
        <w:t xml:space="preserve">: </w:t>
      </w:r>
      <w:r w:rsidRPr="1A928BB7">
        <w:rPr>
          <w:i/>
        </w:rPr>
        <w:t xml:space="preserve">Support both contention-based and contention-free RA procedures in NR unlicensed. </w:t>
      </w:r>
    </w:p>
    <w:p w14:paraId="3133F052" w14:textId="77777777" w:rsidR="00535AF7" w:rsidRPr="00EC17F4" w:rsidRDefault="00535AF7" w:rsidP="002C2600">
      <w:pPr>
        <w:overflowPunct/>
        <w:autoSpaceDE/>
        <w:autoSpaceDN/>
        <w:adjustRightInd/>
        <w:spacing w:after="0"/>
        <w:ind w:left="284"/>
        <w:textAlignment w:val="auto"/>
        <w:rPr>
          <w:b/>
          <w:i/>
          <w:lang w:eastAsia="zh-CN"/>
        </w:rPr>
      </w:pPr>
      <w:r w:rsidRPr="003E1DC2">
        <w:rPr>
          <w:b/>
          <w:i/>
          <w:lang w:eastAsia="zh-CN"/>
        </w:rPr>
        <w:t xml:space="preserve">Observation </w:t>
      </w:r>
      <w:r>
        <w:rPr>
          <w:b/>
          <w:i/>
          <w:lang w:eastAsia="zh-CN"/>
        </w:rPr>
        <w:t>9:</w:t>
      </w:r>
      <w:r w:rsidRPr="1A928BB7">
        <w:rPr>
          <w:b/>
          <w:lang w:eastAsia="zh-CN"/>
        </w:rPr>
        <w:t xml:space="preserve"> </w:t>
      </w:r>
      <w:r w:rsidRPr="003E1DC2">
        <w:rPr>
          <w:i/>
          <w:lang w:eastAsia="zh-CN"/>
        </w:rPr>
        <w:t>NR PRACH design does not match well with the regulatory requirements set for unlicensed band operation.</w:t>
      </w:r>
    </w:p>
    <w:p w14:paraId="4299DCF8" w14:textId="77777777" w:rsidR="00800DC4" w:rsidRDefault="00800DC4" w:rsidP="00D90C06">
      <w:pPr>
        <w:spacing w:after="0"/>
        <w:jc w:val="both"/>
        <w:rPr>
          <w:b/>
          <w:i/>
        </w:rPr>
      </w:pPr>
    </w:p>
    <w:p w14:paraId="2F0729C1" w14:textId="77777777" w:rsidR="0034111C" w:rsidRPr="00A51522" w:rsidRDefault="0034111C">
      <w:pPr>
        <w:pStyle w:val="Heading1"/>
      </w:pPr>
      <w:r w:rsidRPr="00A51522">
        <w:t>References</w:t>
      </w:r>
      <w:r w:rsidR="00A2459D" w:rsidRPr="00A51522">
        <w:t xml:space="preserve"> </w:t>
      </w:r>
    </w:p>
    <w:p w14:paraId="40D99FF0" w14:textId="7080C4D0" w:rsidR="00055676" w:rsidRPr="00013455"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4D56F2E8" w14:textId="77777777" w:rsidR="00656ED9" w:rsidRPr="002C2600" w:rsidRDefault="00656ED9" w:rsidP="00656ED9">
      <w:pPr>
        <w:numPr>
          <w:ilvl w:val="0"/>
          <w:numId w:val="1"/>
        </w:numPr>
        <w:rPr>
          <w:sz w:val="18"/>
          <w:szCs w:val="18"/>
          <w:lang w:eastAsia="zh-CN"/>
        </w:rPr>
      </w:pPr>
      <w:r w:rsidRPr="002C2600">
        <w:rPr>
          <w:sz w:val="18"/>
          <w:szCs w:val="18"/>
          <w:lang w:eastAsia="zh-CN"/>
        </w:rPr>
        <w:t xml:space="preserve">ETSI EN 302 567, </w:t>
      </w:r>
      <w:r w:rsidRPr="002C2600">
        <w:rPr>
          <w:i/>
          <w:sz w:val="18"/>
          <w:szCs w:val="18"/>
          <w:lang w:eastAsia="zh-CN"/>
        </w:rPr>
        <w:t>Multiple-Gigabit/s radio equipment operating in the 60 GHz band</w:t>
      </w:r>
      <w:r w:rsidRPr="002C2600">
        <w:rPr>
          <w:sz w:val="18"/>
          <w:szCs w:val="18"/>
          <w:lang w:eastAsia="zh-CN"/>
        </w:rPr>
        <w:t>, V2.1.1 (2017-07)</w:t>
      </w:r>
    </w:p>
    <w:p w14:paraId="264C4CB0" w14:textId="395BC3E2" w:rsidR="008E183F" w:rsidRPr="00013455" w:rsidRDefault="008E183F" w:rsidP="00656ED9">
      <w:pPr>
        <w:numPr>
          <w:ilvl w:val="0"/>
          <w:numId w:val="1"/>
        </w:numPr>
        <w:rPr>
          <w:sz w:val="18"/>
          <w:szCs w:val="18"/>
          <w:lang w:eastAsia="zh-CN"/>
        </w:rPr>
      </w:pPr>
      <w:r w:rsidRPr="002C2600">
        <w:rPr>
          <w:sz w:val="18"/>
          <w:szCs w:val="18"/>
          <w:lang w:eastAsia="zh-CN"/>
        </w:rPr>
        <w:t>R1-18</w:t>
      </w:r>
      <w:r w:rsidR="002C2600" w:rsidRPr="002C2600">
        <w:rPr>
          <w:sz w:val="18"/>
          <w:szCs w:val="18"/>
          <w:lang w:eastAsia="zh-CN"/>
        </w:rPr>
        <w:t>02283</w:t>
      </w:r>
      <w:r w:rsidRPr="002C2600">
        <w:rPr>
          <w:sz w:val="18"/>
          <w:szCs w:val="18"/>
          <w:lang w:eastAsia="zh-CN"/>
        </w:rPr>
        <w:t>, “</w:t>
      </w:r>
      <w:r w:rsidR="00901CBE" w:rsidRPr="002C2600">
        <w:rPr>
          <w:i/>
          <w:sz w:val="18"/>
          <w:szCs w:val="18"/>
          <w:lang w:eastAsia="zh-CN"/>
        </w:rPr>
        <w:t>Spectrum</w:t>
      </w:r>
      <w:r w:rsidR="00901CBE">
        <w:rPr>
          <w:i/>
          <w:sz w:val="18"/>
          <w:szCs w:val="18"/>
          <w:lang w:eastAsia="zh-CN"/>
        </w:rPr>
        <w:t xml:space="preserve"> band candidates for NR unlicensed”, </w:t>
      </w:r>
      <w:r w:rsidR="00901CBE">
        <w:rPr>
          <w:sz w:val="18"/>
          <w:szCs w:val="18"/>
          <w:lang w:eastAsia="zh-CN"/>
        </w:rPr>
        <w:t>Nokia, Nokia Shanghai Bell</w:t>
      </w:r>
    </w:p>
    <w:p w14:paraId="12E30482" w14:textId="77777777" w:rsidR="000D47F3" w:rsidRDefault="000D47F3" w:rsidP="000D47F3">
      <w:pPr>
        <w:rPr>
          <w:sz w:val="18"/>
        </w:rPr>
      </w:pPr>
    </w:p>
    <w:sectPr w:rsidR="000D47F3" w:rsidSect="00B43997">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60DAC" w14:textId="77777777" w:rsidR="00C04A55" w:rsidRDefault="00C04A55">
      <w:r>
        <w:separator/>
      </w:r>
    </w:p>
  </w:endnote>
  <w:endnote w:type="continuationSeparator" w:id="0">
    <w:p w14:paraId="654B3EB6" w14:textId="77777777" w:rsidR="00C04A55" w:rsidRDefault="00C04A55">
      <w:r>
        <w:continuationSeparator/>
      </w:r>
    </w:p>
  </w:endnote>
  <w:endnote w:type="continuationNotice" w:id="1">
    <w:p w14:paraId="4754B5DA" w14:textId="77777777" w:rsidR="00C04A55" w:rsidRDefault="00C04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9F2A71" w:rsidRDefault="009F2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E0CE" w14:textId="77777777" w:rsidR="00C04A55" w:rsidRDefault="00C04A55">
      <w:r>
        <w:separator/>
      </w:r>
    </w:p>
  </w:footnote>
  <w:footnote w:type="continuationSeparator" w:id="0">
    <w:p w14:paraId="74E644CD" w14:textId="77777777" w:rsidR="00C04A55" w:rsidRDefault="00C04A55">
      <w:r>
        <w:continuationSeparator/>
      </w:r>
    </w:p>
  </w:footnote>
  <w:footnote w:type="continuationNotice" w:id="1">
    <w:p w14:paraId="7827E1D5" w14:textId="77777777" w:rsidR="00C04A55" w:rsidRDefault="00C04A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9F2A71" w:rsidRDefault="009F2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1"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3"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1"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5"/>
  </w:num>
  <w:num w:numId="2">
    <w:abstractNumId w:val="20"/>
  </w:num>
  <w:num w:numId="3">
    <w:abstractNumId w:val="16"/>
  </w:num>
  <w:num w:numId="4">
    <w:abstractNumId w:val="9"/>
  </w:num>
  <w:num w:numId="5">
    <w:abstractNumId w:val="10"/>
  </w:num>
  <w:num w:numId="6">
    <w:abstractNumId w:val="13"/>
  </w:num>
  <w:num w:numId="7">
    <w:abstractNumId w:val="6"/>
  </w:num>
  <w:num w:numId="8">
    <w:abstractNumId w:val="19"/>
  </w:num>
  <w:num w:numId="9">
    <w:abstractNumId w:val="29"/>
  </w:num>
  <w:num w:numId="10">
    <w:abstractNumId w:val="25"/>
  </w:num>
  <w:num w:numId="11">
    <w:abstractNumId w:val="32"/>
  </w:num>
  <w:num w:numId="12">
    <w:abstractNumId w:val="5"/>
  </w:num>
  <w:num w:numId="13">
    <w:abstractNumId w:val="18"/>
  </w:num>
  <w:num w:numId="14">
    <w:abstractNumId w:val="23"/>
  </w:num>
  <w:num w:numId="15">
    <w:abstractNumId w:val="7"/>
  </w:num>
  <w:num w:numId="16">
    <w:abstractNumId w:val="12"/>
  </w:num>
  <w:num w:numId="17">
    <w:abstractNumId w:val="21"/>
  </w:num>
  <w:num w:numId="18">
    <w:abstractNumId w:val="33"/>
  </w:num>
  <w:num w:numId="19">
    <w:abstractNumId w:val="0"/>
  </w:num>
  <w:num w:numId="20">
    <w:abstractNumId w:val="3"/>
  </w:num>
  <w:num w:numId="21">
    <w:abstractNumId w:val="1"/>
  </w:num>
  <w:num w:numId="22">
    <w:abstractNumId w:val="27"/>
  </w:num>
  <w:num w:numId="23">
    <w:abstractNumId w:val="24"/>
  </w:num>
  <w:num w:numId="24">
    <w:abstractNumId w:val="14"/>
  </w:num>
  <w:num w:numId="25">
    <w:abstractNumId w:val="34"/>
  </w:num>
  <w:num w:numId="26">
    <w:abstractNumId w:val="28"/>
  </w:num>
  <w:num w:numId="27">
    <w:abstractNumId w:val="2"/>
  </w:num>
  <w:num w:numId="28">
    <w:abstractNumId w:val="30"/>
  </w:num>
  <w:num w:numId="29">
    <w:abstractNumId w:val="8"/>
  </w:num>
  <w:num w:numId="30">
    <w:abstractNumId w:val="17"/>
  </w:num>
  <w:num w:numId="31">
    <w:abstractNumId w:val="26"/>
  </w:num>
  <w:num w:numId="32">
    <w:abstractNumId w:val="31"/>
  </w:num>
  <w:num w:numId="33">
    <w:abstractNumId w:val="11"/>
  </w:num>
  <w:num w:numId="34">
    <w:abstractNumId w:val="22"/>
  </w:num>
  <w:num w:numId="3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F71"/>
    <w:rsid w:val="005C1948"/>
    <w:rsid w:val="005C245F"/>
    <w:rsid w:val="005C263C"/>
    <w:rsid w:val="005C2679"/>
    <w:rsid w:val="005C41D4"/>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E02B4"/>
    <w:rsid w:val="00BE0A4E"/>
    <w:rsid w:val="00BE1553"/>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4405"/>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5AIRPNAIUNRU-1830940522-2708</_dlc_DocId>
    <_dlc_DocIdUrl xmlns="71c5aaf6-e6ce-465b-b873-5148d2a4c105">
      <Url>https://nokia.sharepoint.com/sites/c5g/5gradio/_layouts/15/DocIdRedir.aspx?ID=5AIRPNAIUNRU-1830940522-2708</Url>
      <Description>5AIRPNAIUNRU-1830940522-2708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8283511-1EAF-4909-B154-4082B00D0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8E76BBDA-BECF-4A79-92D3-8994BB86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117</TotalTime>
  <Pages>10</Pages>
  <Words>3827</Words>
  <Characters>31006</Characters>
  <Application>Microsoft Office Word</Application>
  <DocSecurity>0</DocSecurity>
  <Lines>258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8</cp:revision>
  <cp:lastPrinted>2016-06-20T11:35:00Z</cp:lastPrinted>
  <dcterms:created xsi:type="dcterms:W3CDTF">2018-02-15T13:04:00Z</dcterms:created>
  <dcterms:modified xsi:type="dcterms:W3CDTF">2018-02-16T18:35:00Z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a4a5f9ad-f7ec-41af-9e46-20d6cbe08f65</vt:lpwstr>
  </property>
</Properties>
</file>